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B1F" w:rsidRPr="00E96B1F" w:rsidRDefault="00E96B1F" w:rsidP="00E96B1F">
      <w:pPr>
        <w:tabs>
          <w:tab w:val="center" w:pos="4153"/>
          <w:tab w:val="right" w:pos="9923"/>
        </w:tabs>
        <w:spacing w:before="0" w:after="0"/>
        <w:rPr>
          <w:rFonts w:eastAsia="Times New Roman" w:cs="Arial"/>
          <w:b/>
          <w:bCs/>
          <w:sz w:val="28"/>
          <w:szCs w:val="28"/>
        </w:rPr>
      </w:pPr>
      <w:r w:rsidRPr="00E96B1F">
        <w:rPr>
          <w:rFonts w:eastAsia="Times New Roman" w:cs="Arial"/>
          <w:b/>
          <w:bCs/>
          <w:sz w:val="28"/>
          <w:szCs w:val="28"/>
          <w:lang w:val="en-US" w:eastAsia="zh-CN"/>
        </w:rPr>
        <w:t>3GPP TSG RAN WG4 Meeting #92-Bis</w:t>
      </w:r>
      <w:r w:rsidRPr="00E96B1F">
        <w:rPr>
          <w:rFonts w:eastAsia="Times New Roman" w:cs="Arial" w:hint="eastAsia"/>
          <w:b/>
          <w:bCs/>
          <w:sz w:val="28"/>
          <w:szCs w:val="28"/>
          <w:lang w:val="en-US"/>
        </w:rPr>
        <w:tab/>
      </w:r>
      <w:r w:rsidRPr="00E96B1F">
        <w:rPr>
          <w:rFonts w:eastAsia="Times New Roman" w:cs="Arial"/>
          <w:b/>
          <w:bCs/>
          <w:sz w:val="28"/>
          <w:szCs w:val="28"/>
          <w:lang w:val="en-US"/>
        </w:rPr>
        <w:t>R4-1912867</w:t>
      </w:r>
      <w:bookmarkStart w:id="0" w:name="_GoBack"/>
      <w:bookmarkEnd w:id="0"/>
    </w:p>
    <w:p w:rsidR="00E96B1F" w:rsidRPr="00E96B1F" w:rsidRDefault="00E96B1F" w:rsidP="00E96B1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before="0" w:after="0"/>
        <w:rPr>
          <w:rFonts w:eastAsia="Times New Roman" w:cs="Arial"/>
          <w:b/>
          <w:bCs/>
          <w:sz w:val="28"/>
          <w:szCs w:val="28"/>
        </w:rPr>
      </w:pPr>
      <w:r w:rsidRPr="00E96B1F">
        <w:rPr>
          <w:rFonts w:eastAsia="MS Mincho" w:cs="Arial"/>
          <w:b/>
          <w:bCs/>
          <w:sz w:val="28"/>
          <w:szCs w:val="24"/>
          <w:lang w:eastAsia="ja-JP"/>
        </w:rPr>
        <w:t>Chongqing, China, 14</w:t>
      </w:r>
      <w:r w:rsidRPr="00E96B1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E96B1F">
        <w:rPr>
          <w:rFonts w:eastAsia="MS Mincho" w:cs="Arial"/>
          <w:b/>
          <w:bCs/>
          <w:sz w:val="28"/>
          <w:szCs w:val="24"/>
          <w:lang w:eastAsia="ja-JP"/>
        </w:rPr>
        <w:t xml:space="preserve"> – 18</w:t>
      </w:r>
      <w:r w:rsidRPr="00E96B1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E96B1F">
        <w:rPr>
          <w:rFonts w:eastAsia="MS Mincho" w:cs="Arial"/>
          <w:b/>
          <w:bCs/>
          <w:sz w:val="28"/>
          <w:szCs w:val="24"/>
          <w:lang w:eastAsia="ja-JP"/>
        </w:rPr>
        <w:t xml:space="preserve"> Oct, 2019</w:t>
      </w:r>
    </w:p>
    <w:p w:rsidR="00E96B1F" w:rsidRDefault="00E96B1F"/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9F72F6" w:rsidRPr="00DC344F" w:rsidTr="361C9DDE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rPr>
                <w:noProof/>
                <w:lang w:val="fr-FR" w:eastAsia="fr-FR"/>
              </w:rPr>
              <w:drawing>
                <wp:inline distT="0" distB="0" distL="0" distR="0" wp14:anchorId="3576E3BA" wp14:editId="2D0B16C9">
                  <wp:extent cx="1617980" cy="828040"/>
                  <wp:effectExtent l="0" t="0" r="0" b="0"/>
                  <wp:docPr id="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2B44" w:rsidRPr="00DC344F"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F72F6" w:rsidRPr="00DC344F" w:rsidRDefault="009F72F6" w:rsidP="00FA43D8">
            <w:pPr>
              <w:pStyle w:val="ECCLetterHead"/>
            </w:pPr>
            <w:r w:rsidRPr="00DC344F">
              <w:tab/>
              <w:t xml:space="preserve">Doc. </w:t>
            </w:r>
            <w:r w:rsidR="0068442A">
              <w:t>SE(19)129A09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82B44" w:rsidP="00FA43D8">
            <w:pPr>
              <w:pStyle w:val="ECCLetterHead"/>
            </w:pPr>
            <w:r w:rsidRPr="00DC344F">
              <w:t>83</w:t>
            </w:r>
            <w:r w:rsidRPr="00DC344F">
              <w:rPr>
                <w:vertAlign w:val="superscript"/>
              </w:rPr>
              <w:t>rd</w:t>
            </w:r>
            <w:r w:rsidRPr="00DC344F">
              <w:t xml:space="preserve"> </w:t>
            </w:r>
            <w:r w:rsidR="009F72F6" w:rsidRPr="00DC344F">
              <w:t>Meeting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Copenhagen, Denmark, </w:t>
            </w:r>
            <w:r w:rsidR="00B62A7E" w:rsidRPr="00DC344F">
              <w:t>30</w:t>
            </w:r>
            <w:r w:rsidR="00C247C1" w:rsidRPr="00DC344F">
              <w:t xml:space="preserve"> October </w:t>
            </w:r>
            <w:r w:rsidRPr="00DC344F">
              <w:t>-</w:t>
            </w:r>
            <w:r w:rsidR="000D3DB7">
              <w:t xml:space="preserve"> </w:t>
            </w:r>
            <w:r w:rsidR="00C247C1" w:rsidRPr="00DC344F">
              <w:t>2 September</w:t>
            </w:r>
            <w:r w:rsidRPr="00DC344F">
              <w:t xml:space="preserve"> 2019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82B44" w:rsidP="00FA43D8">
            <w:pPr>
              <w:pStyle w:val="ECCLetterHead"/>
            </w:pPr>
            <w:r w:rsidRPr="00DC344F">
              <w:t>2 October</w:t>
            </w:r>
            <w:r w:rsidR="009F72F6" w:rsidRPr="00DC344F">
              <w:t xml:space="preserve"> 2019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ECCLetterHead"/>
            </w:pPr>
            <w:r w:rsidRPr="00DC344F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1B703E" w:rsidP="00FA43D8">
            <w:pPr>
              <w:pStyle w:val="ECCLetterHead"/>
            </w:pPr>
            <w:r w:rsidRPr="00DC344F">
              <w:t>CEPT activities on m</w:t>
            </w:r>
            <w:r w:rsidR="00411717" w:rsidRPr="00DC344F">
              <w:t>easurement of 5G AAS in the field</w:t>
            </w:r>
          </w:p>
        </w:tc>
      </w:tr>
      <w:tr w:rsidR="009F72F6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2F6" w:rsidRPr="00DC344F" w:rsidRDefault="009F72F6" w:rsidP="00FA43D8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DC344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D32" w:rsidRPr="00DC344F" w:rsidRDefault="00777D32" w:rsidP="006E5D41">
            <w:pPr>
              <w:pStyle w:val="ECCLetterHead"/>
              <w:rPr>
                <w:b w:val="0"/>
                <w:sz w:val="20"/>
              </w:rPr>
            </w:pPr>
          </w:p>
          <w:p w:rsidR="009E6B25" w:rsidRPr="00DC344F" w:rsidRDefault="006E5D41" w:rsidP="006E5D41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Holger Butscheidt, ETSI ERM Chairman: </w:t>
            </w:r>
          </w:p>
          <w:p w:rsidR="006E5D41" w:rsidRPr="00B971BF" w:rsidRDefault="003907BB" w:rsidP="006E5D41">
            <w:pPr>
              <w:pStyle w:val="ECCLetterHead"/>
              <w:rPr>
                <w:rStyle w:val="Hyperlink"/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2" w:history="1">
              <w:r w:rsidR="009E6B25" w:rsidRPr="00B971BF">
                <w:rPr>
                  <w:rStyle w:val="Hyperlink"/>
                  <w:b w:val="0"/>
                  <w:sz w:val="20"/>
                  <w:lang w:val="fr-FR"/>
                </w:rPr>
                <w:t>holger.butscheidt@bnetza.de</w:t>
              </w:r>
            </w:hyperlink>
          </w:p>
          <w:p w:rsidR="009E6B25" w:rsidRPr="00471FFD" w:rsidRDefault="006E5D41" w:rsidP="00471FFD">
            <w:pPr>
              <w:pStyle w:val="ECCLetterHead"/>
              <w:rPr>
                <w:b w:val="0"/>
                <w:sz w:val="20"/>
              </w:rPr>
            </w:pPr>
            <w:r w:rsidRPr="00471FFD">
              <w:rPr>
                <w:b w:val="0"/>
                <w:sz w:val="20"/>
              </w:rPr>
              <w:t>Mr. Balazs Bertenyi, 3GPP TSG RAN Chairman</w:t>
            </w:r>
            <w:r w:rsidR="009E6B25" w:rsidRPr="00471FFD">
              <w:rPr>
                <w:b w:val="0"/>
                <w:sz w:val="20"/>
              </w:rPr>
              <w:t xml:space="preserve"> and </w:t>
            </w:r>
            <w:r w:rsidR="009E6B25" w:rsidRPr="00DC344F">
              <w:rPr>
                <w:b w:val="0"/>
                <w:sz w:val="20"/>
              </w:rPr>
              <w:t>3GPP Liaisons Coordinator</w:t>
            </w:r>
            <w:r w:rsidRPr="00471FFD">
              <w:rPr>
                <w:b w:val="0"/>
                <w:sz w:val="20"/>
              </w:rPr>
              <w:t xml:space="preserve">: </w:t>
            </w:r>
          </w:p>
          <w:p w:rsidR="006E5D41" w:rsidRPr="00B971BF" w:rsidRDefault="00DC344F" w:rsidP="00471FFD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3" w:history="1">
              <w:r w:rsidR="009E6B25" w:rsidRPr="00B971BF">
                <w:rPr>
                  <w:rStyle w:val="Hyperlink"/>
                  <w:b w:val="0"/>
                  <w:sz w:val="20"/>
                  <w:lang w:val="fr-FR"/>
                </w:rPr>
                <w:t>balazs.bertenyi@nokia.com</w:t>
              </w:r>
            </w:hyperlink>
            <w:r w:rsidR="006E5D41"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6E5D41" w:rsidRPr="00DC344F" w:rsidRDefault="00DC344F" w:rsidP="00471FF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E-mail: </w:t>
            </w:r>
            <w:hyperlink r:id="rId14" w:history="1">
              <w:r w:rsidRPr="00471FFD">
                <w:rPr>
                  <w:rStyle w:val="Hyperlink"/>
                  <w:b w:val="0"/>
                  <w:sz w:val="20"/>
                </w:rPr>
                <w:t>3GPPLiaison@etsi.org</w:t>
              </w:r>
            </w:hyperlink>
            <w:r w:rsidR="006E5D41" w:rsidRPr="00DC344F">
              <w:rPr>
                <w:b w:val="0"/>
                <w:sz w:val="20"/>
              </w:rPr>
              <w:t xml:space="preserve">   </w:t>
            </w:r>
          </w:p>
          <w:p w:rsidR="009F72F6" w:rsidRPr="00DC344F" w:rsidRDefault="009F72F6" w:rsidP="006E5D41">
            <w:pPr>
              <w:pStyle w:val="ECCLetterHead"/>
              <w:rPr>
                <w:b w:val="0"/>
                <w:sz w:val="20"/>
              </w:rPr>
            </w:pPr>
          </w:p>
        </w:tc>
      </w:tr>
      <w:tr w:rsidR="000415DF" w:rsidRPr="00DC344F" w:rsidTr="361C9DD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15DF" w:rsidRPr="00DC344F" w:rsidRDefault="000415DF" w:rsidP="00FA43D8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DC344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1365" w:rsidRDefault="00BE1365" w:rsidP="006E5D41">
            <w:pPr>
              <w:pStyle w:val="ECCLetterHead"/>
              <w:rPr>
                <w:b w:val="0"/>
                <w:sz w:val="20"/>
              </w:rPr>
            </w:pPr>
          </w:p>
          <w:p w:rsidR="004A6F2D" w:rsidRPr="00DC344F" w:rsidRDefault="000415DF" w:rsidP="006E5D41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Steve Green ECC PT1 Chairman: </w:t>
            </w:r>
          </w:p>
          <w:p w:rsidR="000415DF" w:rsidRPr="00B971BF" w:rsidRDefault="004A6F2D" w:rsidP="006E5D41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5" w:history="1">
              <w:r w:rsidR="00BA50A4" w:rsidRPr="00B971BF">
                <w:rPr>
                  <w:rStyle w:val="Hyperlink"/>
                  <w:b w:val="0"/>
                  <w:sz w:val="20"/>
                  <w:lang w:val="fr-FR"/>
                </w:rPr>
                <w:t>steve.green@ofcom.org.uk</w:t>
              </w:r>
            </w:hyperlink>
            <w:r w:rsidR="00BA50A4"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4A6F2D" w:rsidRPr="00DC344F" w:rsidRDefault="004A6F2D" w:rsidP="004A6F2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>Mr Thomas.Weilacher, ECC WG FM Chairman</w:t>
            </w:r>
          </w:p>
          <w:p w:rsidR="004A6F2D" w:rsidRPr="00B971BF" w:rsidRDefault="004A6F2D" w:rsidP="004A6F2D">
            <w:pPr>
              <w:pStyle w:val="ECCLetterHead"/>
              <w:rPr>
                <w:b w:val="0"/>
                <w:sz w:val="20"/>
                <w:lang w:val="fr-FR"/>
              </w:rPr>
            </w:pPr>
            <w:r w:rsidRPr="00B971BF">
              <w:rPr>
                <w:b w:val="0"/>
                <w:sz w:val="20"/>
                <w:lang w:val="fr-FR"/>
              </w:rPr>
              <w:t xml:space="preserve">E-mail: </w:t>
            </w:r>
            <w:hyperlink r:id="rId16" w:history="1">
              <w:r w:rsidRPr="00B971BF">
                <w:rPr>
                  <w:rStyle w:val="Hyperlink"/>
                  <w:b w:val="0"/>
                  <w:sz w:val="20"/>
                  <w:lang w:val="fr-FR"/>
                </w:rPr>
                <w:t>Thomas.Weilacher@BNetzA.de</w:t>
              </w:r>
            </w:hyperlink>
            <w:r w:rsidRPr="00B971BF">
              <w:rPr>
                <w:b w:val="0"/>
                <w:sz w:val="20"/>
                <w:lang w:val="fr-FR"/>
              </w:rPr>
              <w:t xml:space="preserve"> </w:t>
            </w:r>
          </w:p>
          <w:p w:rsidR="004A6F2D" w:rsidRPr="00DC344F" w:rsidRDefault="004A6F2D" w:rsidP="004A6F2D">
            <w:pPr>
              <w:pStyle w:val="ECCLetterHead"/>
              <w:rPr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Mr. Ralf Trautmann, FM22 Chairman </w:t>
            </w:r>
          </w:p>
          <w:p w:rsidR="004A6F2D" w:rsidRDefault="004A6F2D" w:rsidP="006E5D41">
            <w:pPr>
              <w:pStyle w:val="ECCLetterHead"/>
              <w:rPr>
                <w:rStyle w:val="Hyperlink"/>
                <w:b w:val="0"/>
                <w:sz w:val="20"/>
              </w:rPr>
            </w:pPr>
            <w:r w:rsidRPr="00DC344F">
              <w:rPr>
                <w:b w:val="0"/>
                <w:sz w:val="20"/>
              </w:rPr>
              <w:t xml:space="preserve">E-mail: </w:t>
            </w:r>
            <w:hyperlink r:id="rId17">
              <w:r w:rsidRPr="00DC344F">
                <w:rPr>
                  <w:rStyle w:val="Hyperlink"/>
                  <w:b w:val="0"/>
                  <w:sz w:val="20"/>
                </w:rPr>
                <w:t>ralf.trautmann@bnetza.de</w:t>
              </w:r>
            </w:hyperlink>
          </w:p>
          <w:p w:rsidR="008D7743" w:rsidRPr="008D7743" w:rsidRDefault="008D7743" w:rsidP="008D7743">
            <w:pPr>
              <w:pStyle w:val="ECCLetterHead"/>
              <w:rPr>
                <w:b w:val="0"/>
                <w:sz w:val="20"/>
              </w:rPr>
            </w:pPr>
            <w:r w:rsidRPr="008D7743">
              <w:rPr>
                <w:b w:val="0"/>
                <w:sz w:val="20"/>
              </w:rPr>
              <w:t>ZHOU Xutao, Chairman, 3GPP TSG RAN4</w:t>
            </w:r>
          </w:p>
          <w:p w:rsidR="00BE1E5A" w:rsidRDefault="008D7743" w:rsidP="008D7743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Email: </w:t>
            </w:r>
            <w:hyperlink r:id="rId18" w:history="1">
              <w:r w:rsidRPr="00CD124F">
                <w:rPr>
                  <w:rStyle w:val="Hyperlink"/>
                  <w:b w:val="0"/>
                  <w:sz w:val="20"/>
                </w:rPr>
                <w:t>xutao.zhou@samsung.com</w:t>
              </w:r>
            </w:hyperlink>
          </w:p>
          <w:p w:rsidR="008D7743" w:rsidRDefault="008D7743" w:rsidP="008D7743">
            <w:pPr>
              <w:pStyle w:val="ECCLetterHead"/>
              <w:rPr>
                <w:rStyle w:val="Hyperlink"/>
                <w:b w:val="0"/>
                <w:sz w:val="20"/>
              </w:rPr>
            </w:pPr>
          </w:p>
          <w:p w:rsidR="00BE1365" w:rsidRPr="00DC344F" w:rsidRDefault="00BE1365" w:rsidP="006E5D41">
            <w:pPr>
              <w:pStyle w:val="ECCLetterHead"/>
              <w:rPr>
                <w:b w:val="0"/>
                <w:color w:val="0000FF" w:themeColor="hyperlink"/>
                <w:sz w:val="20"/>
                <w:u w:val="single"/>
              </w:rPr>
            </w:pPr>
          </w:p>
        </w:tc>
      </w:tr>
    </w:tbl>
    <w:p w:rsidR="003674C6" w:rsidRPr="00DC344F" w:rsidRDefault="003674C6" w:rsidP="00C32C20">
      <w:pPr>
        <w:pStyle w:val="ECCTablenote"/>
        <w:rPr>
          <w:rStyle w:val="ECCParagraph"/>
        </w:rPr>
      </w:pPr>
    </w:p>
    <w:p w:rsidR="00BE1365" w:rsidRDefault="00BE1365" w:rsidP="009675CA">
      <w:pPr>
        <w:rPr>
          <w:rStyle w:val="ECCParagraph"/>
          <w:szCs w:val="20"/>
        </w:rPr>
      </w:pPr>
    </w:p>
    <w:p w:rsidR="009675CA" w:rsidRPr="00DC344F" w:rsidRDefault="009675CA" w:rsidP="009675CA">
      <w:pPr>
        <w:rPr>
          <w:rStyle w:val="ECCParagraph"/>
        </w:rPr>
      </w:pPr>
      <w:r w:rsidRPr="00DC344F">
        <w:rPr>
          <w:rStyle w:val="ECCParagraph"/>
          <w:szCs w:val="20"/>
        </w:rPr>
        <w:t xml:space="preserve">Dear Holger and </w:t>
      </w:r>
      <w:r w:rsidRPr="00DC344F">
        <w:t>Balazs,</w:t>
      </w:r>
    </w:p>
    <w:p w:rsidR="002F70E6" w:rsidRPr="00DC344F" w:rsidRDefault="002F70E6" w:rsidP="00C32C20">
      <w:pPr>
        <w:pStyle w:val="ECCTablenote"/>
        <w:rPr>
          <w:rStyle w:val="ECCParagraph"/>
        </w:rPr>
      </w:pPr>
    </w:p>
    <w:p w:rsidR="00DE4BE8" w:rsidRPr="00DC344F" w:rsidRDefault="00982B44" w:rsidP="00AE2F3D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WG SE</w:t>
      </w:r>
      <w:r w:rsidR="00056F2C" w:rsidRPr="00DC344F">
        <w:rPr>
          <w:rStyle w:val="ECCParagraph"/>
        </w:rPr>
        <w:t xml:space="preserve"> </w:t>
      </w:r>
      <w:r w:rsidRPr="00DC344F">
        <w:rPr>
          <w:rStyle w:val="ECCParagraph"/>
        </w:rPr>
        <w:t>and its subordinate project teams have been d</w:t>
      </w:r>
      <w:r w:rsidR="00965614" w:rsidRPr="00DC344F">
        <w:rPr>
          <w:rStyle w:val="ECCParagraph"/>
        </w:rPr>
        <w:t>iscuss</w:t>
      </w:r>
      <w:r w:rsidRPr="00DC344F">
        <w:rPr>
          <w:rStyle w:val="ECCParagraph"/>
        </w:rPr>
        <w:t>ing</w:t>
      </w:r>
      <w:r w:rsidR="00965614" w:rsidRPr="00DC344F">
        <w:rPr>
          <w:rStyle w:val="ECCParagraph"/>
        </w:rPr>
        <w:t xml:space="preserve"> </w:t>
      </w:r>
      <w:r w:rsidR="00AF505A" w:rsidRPr="00DC344F">
        <w:rPr>
          <w:rStyle w:val="ECCParagraph"/>
        </w:rPr>
        <w:t xml:space="preserve">measurement of </w:t>
      </w:r>
      <w:r w:rsidR="00CA4527" w:rsidRPr="00DC344F">
        <w:rPr>
          <w:rStyle w:val="ECCParagraph"/>
        </w:rPr>
        <w:t xml:space="preserve">5G AAS in the field. </w:t>
      </w:r>
      <w:r w:rsidRPr="00DC344F">
        <w:rPr>
          <w:rStyle w:val="ECCParagraph"/>
        </w:rPr>
        <w:t>WG SE</w:t>
      </w:r>
      <w:r w:rsidR="0099210B" w:rsidRPr="00DC344F">
        <w:rPr>
          <w:rStyle w:val="ECCParagraph"/>
        </w:rPr>
        <w:t xml:space="preserve"> would like to thank TSG RAN WG4 for the information provided in previous reply </w:t>
      </w:r>
      <w:r w:rsidR="00431BF0">
        <w:rPr>
          <w:rStyle w:val="ECCParagraph"/>
        </w:rPr>
        <w:t>liaison statement</w:t>
      </w:r>
      <w:r w:rsidR="0099210B" w:rsidRPr="00DC344F">
        <w:rPr>
          <w:rStyle w:val="ECCParagraph"/>
        </w:rPr>
        <w:t xml:space="preserve"> (R4-1811823).</w:t>
      </w:r>
      <w:r w:rsidR="00431BF0">
        <w:rPr>
          <w:rStyle w:val="ECCParagraph"/>
        </w:rPr>
        <w:t xml:space="preserve"> </w:t>
      </w:r>
      <w:r w:rsidR="00CA4527" w:rsidRPr="00DC344F">
        <w:rPr>
          <w:rStyle w:val="ECCParagraph"/>
        </w:rPr>
        <w:t xml:space="preserve">It was noted that at this </w:t>
      </w:r>
      <w:r w:rsidR="00E956E8" w:rsidRPr="00DC344F">
        <w:rPr>
          <w:rStyle w:val="ECCParagraph"/>
        </w:rPr>
        <w:t>stage there does not seem to be any</w:t>
      </w:r>
      <w:r w:rsidR="003952D3" w:rsidRPr="00DC344F">
        <w:rPr>
          <w:rStyle w:val="ECCParagraph"/>
        </w:rPr>
        <w:t xml:space="preserve"> </w:t>
      </w:r>
      <w:r w:rsidR="00E956E8" w:rsidRPr="00DC344F">
        <w:rPr>
          <w:rStyle w:val="ECCParagraph"/>
        </w:rPr>
        <w:t xml:space="preserve">clear method for conducting these types of measurements and </w:t>
      </w:r>
      <w:r w:rsidR="003952D3" w:rsidRPr="00DC344F">
        <w:rPr>
          <w:rStyle w:val="ECCParagraph"/>
        </w:rPr>
        <w:t>this would need to be developed</w:t>
      </w:r>
      <w:r w:rsidR="00612E4C" w:rsidRPr="00DC344F">
        <w:rPr>
          <w:rStyle w:val="ECCParagraph"/>
        </w:rPr>
        <w:t xml:space="preserve">. </w:t>
      </w:r>
      <w:r w:rsidR="003952D3" w:rsidRPr="00DC344F">
        <w:rPr>
          <w:rStyle w:val="ECCParagraph"/>
        </w:rPr>
        <w:t xml:space="preserve">Administrations need to take off air measurements of radio devices such as mobile base stations deployed in the field. </w:t>
      </w:r>
      <w:r w:rsidRPr="00DC344F">
        <w:rPr>
          <w:rStyle w:val="ECCParagraph"/>
        </w:rPr>
        <w:t>WG SE</w:t>
      </w:r>
      <w:r w:rsidR="00600BFF" w:rsidRPr="00DC344F">
        <w:rPr>
          <w:rStyle w:val="ECCParagraph"/>
        </w:rPr>
        <w:t xml:space="preserve"> would appreciate </w:t>
      </w:r>
      <w:r w:rsidR="00600BFF" w:rsidRPr="00DC344F">
        <w:rPr>
          <w:rStyle w:val="ECCParagraph"/>
        </w:rPr>
        <w:lastRenderedPageBreak/>
        <w:t xml:space="preserve">any </w:t>
      </w:r>
      <w:r w:rsidR="00DE4BE8" w:rsidRPr="00DC344F">
        <w:rPr>
          <w:rStyle w:val="ECCParagraph"/>
        </w:rPr>
        <w:t xml:space="preserve">input </w:t>
      </w:r>
      <w:r w:rsidR="00600BFF" w:rsidRPr="00DC344F">
        <w:rPr>
          <w:rStyle w:val="ECCParagraph"/>
        </w:rPr>
        <w:t>from 3GPP</w:t>
      </w:r>
      <w:r w:rsidR="00DE4BE8" w:rsidRPr="00DC344F">
        <w:rPr>
          <w:rStyle w:val="ECCParagraph"/>
        </w:rPr>
        <w:t xml:space="preserve"> on work that it has done so far on </w:t>
      </w:r>
      <w:r w:rsidR="0044089F" w:rsidRPr="00DC344F">
        <w:rPr>
          <w:rStyle w:val="ECCParagraph"/>
        </w:rPr>
        <w:t xml:space="preserve">5G AAS </w:t>
      </w:r>
      <w:r w:rsidR="00DE4BE8" w:rsidRPr="00DC344F">
        <w:rPr>
          <w:rStyle w:val="ECCParagraph"/>
        </w:rPr>
        <w:t xml:space="preserve">measurements in the field. </w:t>
      </w:r>
      <w:r w:rsidR="008F4516" w:rsidRPr="00DC344F">
        <w:rPr>
          <w:rStyle w:val="ECCParagraph"/>
        </w:rPr>
        <w:t xml:space="preserve">WG SE would also like to ask about </w:t>
      </w:r>
      <w:r w:rsidR="00F61DD8" w:rsidRPr="00DC344F">
        <w:rPr>
          <w:rStyle w:val="ECCParagraph"/>
        </w:rPr>
        <w:t>3GPP’s work program to address measurement of 5G AAS in the field.</w:t>
      </w:r>
    </w:p>
    <w:p w:rsidR="003851A2" w:rsidRPr="00DC344F" w:rsidRDefault="003851A2">
      <w:pPr>
        <w:pStyle w:val="ECCTablenote"/>
        <w:ind w:left="0" w:firstLine="0"/>
        <w:rPr>
          <w:rStyle w:val="ECCParagraph"/>
        </w:rPr>
      </w:pPr>
    </w:p>
    <w:p w:rsidR="00C851B2" w:rsidRPr="00DC344F" w:rsidRDefault="0099210B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Administrations are looking at methodologies to measure or approximate TRP</w:t>
      </w:r>
      <w:r w:rsidR="0044089F" w:rsidRPr="00DC344F">
        <w:rPr>
          <w:rStyle w:val="ECCParagraph"/>
        </w:rPr>
        <w:t xml:space="preserve"> for in-band, </w:t>
      </w:r>
      <w:r w:rsidR="00E41118">
        <w:rPr>
          <w:rStyle w:val="ECCParagraph"/>
        </w:rPr>
        <w:t>out-of-band</w:t>
      </w:r>
      <w:r w:rsidR="0044089F" w:rsidRPr="00DC344F">
        <w:rPr>
          <w:rStyle w:val="ECCParagraph"/>
        </w:rPr>
        <w:t xml:space="preserve"> domain and the spurious domain of the transmitter</w:t>
      </w:r>
      <w:r w:rsidRPr="00DC344F">
        <w:rPr>
          <w:rStyle w:val="ECCParagraph"/>
        </w:rPr>
        <w:t xml:space="preserve"> in the field </w:t>
      </w:r>
      <w:r w:rsidR="00C851B2" w:rsidRPr="00DC344F">
        <w:rPr>
          <w:rStyle w:val="ECCParagraph"/>
        </w:rPr>
        <w:t>for the following reasons: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t>Checking that the radio device meets its licence conditions (e.g. in-block power limits and block edge emission masks).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t>Interference investigations.</w:t>
      </w:r>
    </w:p>
    <w:p w:rsidR="00C851B2" w:rsidRPr="00DC344F" w:rsidRDefault="00C851B2" w:rsidP="00C851B2">
      <w:pPr>
        <w:pStyle w:val="ECCTablenote"/>
        <w:keepNext/>
        <w:numPr>
          <w:ilvl w:val="0"/>
          <w:numId w:val="16"/>
        </w:numPr>
        <w:rPr>
          <w:rStyle w:val="ECCParagraph"/>
        </w:rPr>
      </w:pPr>
      <w:r w:rsidRPr="00DC344F">
        <w:rPr>
          <w:rStyle w:val="ECCParagraph"/>
        </w:rPr>
        <w:t xml:space="preserve">EMF exposure measurements. </w:t>
      </w:r>
    </w:p>
    <w:p w:rsidR="0044089F" w:rsidRPr="00DC344F" w:rsidRDefault="0044089F">
      <w:pPr>
        <w:pStyle w:val="ECCTablenote"/>
        <w:ind w:left="0" w:firstLine="0"/>
        <w:rPr>
          <w:rStyle w:val="ECCParagraph"/>
        </w:rPr>
      </w:pPr>
    </w:p>
    <w:p w:rsidR="00DE4BE8" w:rsidRDefault="003A2270" w:rsidP="00AE2F3D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>In particular, the following questions concerning 5G base stations may be answered by 3GPP TSG RAN and ETSI TC ERM:</w:t>
      </w:r>
    </w:p>
    <w:p w:rsidR="003907BB" w:rsidRPr="00DC344F" w:rsidRDefault="003907BB" w:rsidP="00AE2F3D">
      <w:pPr>
        <w:pStyle w:val="ECCTablenote"/>
        <w:ind w:left="0" w:firstLine="0"/>
        <w:rPr>
          <w:rStyle w:val="ECCParagraph"/>
        </w:rPr>
      </w:pPr>
    </w:p>
    <w:p w:rsidR="003A2270" w:rsidRPr="00DC344F" w:rsidRDefault="003A2270" w:rsidP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>In which range are (typical) gains of 5G AAS systems (main beam)?</w:t>
      </w:r>
    </w:p>
    <w:p w:rsidR="003A2270" w:rsidRPr="00DC344F" w:rsidRDefault="003A2270" w:rsidP="008D7743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>What is the (typical</w:t>
      </w:r>
      <w:r w:rsidR="00F75200">
        <w:rPr>
          <w:rStyle w:val="ECCParagraph"/>
        </w:rPr>
        <w:t>, if any</w:t>
      </w:r>
      <w:r w:rsidRPr="00DC344F">
        <w:rPr>
          <w:rStyle w:val="ECCParagraph"/>
        </w:rPr>
        <w:t xml:space="preserve">) antenna pattern of 5G AAS systems </w:t>
      </w:r>
      <w:r w:rsidR="007E68A5">
        <w:rPr>
          <w:rStyle w:val="ECCParagraph"/>
        </w:rPr>
        <w:t xml:space="preserve">for different electrical pointing configurations and </w:t>
      </w:r>
      <w:r w:rsidR="006355A2">
        <w:rPr>
          <w:rStyle w:val="ECCParagraph"/>
        </w:rPr>
        <w:t xml:space="preserve">for different </w:t>
      </w:r>
      <w:r w:rsidR="007E68A5">
        <w:rPr>
          <w:rStyle w:val="ECCParagraph"/>
        </w:rPr>
        <w:t>number</w:t>
      </w:r>
      <w:r w:rsidR="006355A2">
        <w:rPr>
          <w:rStyle w:val="ECCParagraph"/>
        </w:rPr>
        <w:t>s</w:t>
      </w:r>
      <w:r w:rsidR="007E68A5">
        <w:rPr>
          <w:rStyle w:val="ECCParagraph"/>
        </w:rPr>
        <w:t xml:space="preserve"> of active components </w:t>
      </w:r>
      <w:r w:rsidRPr="00DC344F">
        <w:rPr>
          <w:rStyle w:val="ECCParagraph"/>
        </w:rPr>
        <w:t>(in all three dimensions)</w:t>
      </w:r>
      <w:r w:rsidR="006355A2">
        <w:rPr>
          <w:rStyle w:val="ECCParagraph"/>
        </w:rPr>
        <w:t>,</w:t>
      </w:r>
      <w:r w:rsidR="00F822A8">
        <w:rPr>
          <w:rStyle w:val="ECCParagraph"/>
        </w:rPr>
        <w:t xml:space="preserve"> and </w:t>
      </w:r>
      <w:r w:rsidR="00027833">
        <w:rPr>
          <w:rStyle w:val="ECCParagraph"/>
        </w:rPr>
        <w:t>ho</w:t>
      </w:r>
      <w:r w:rsidR="004C72F3">
        <w:rPr>
          <w:rStyle w:val="ECCParagraph"/>
        </w:rPr>
        <w:t>w do</w:t>
      </w:r>
      <w:r w:rsidR="00027833">
        <w:rPr>
          <w:rStyle w:val="ECCParagraph"/>
        </w:rPr>
        <w:t xml:space="preserve"> </w:t>
      </w:r>
      <w:r w:rsidR="004C72F3">
        <w:rPr>
          <w:rStyle w:val="ECCParagraph"/>
        </w:rPr>
        <w:t>they</w:t>
      </w:r>
      <w:r w:rsidR="00027833">
        <w:rPr>
          <w:rStyle w:val="ECCParagraph"/>
        </w:rPr>
        <w:t xml:space="preserve"> compare with the antenna pattern defined in </w:t>
      </w:r>
      <w:r w:rsidR="00311C82" w:rsidRPr="008D7743">
        <w:rPr>
          <w:rStyle w:val="ECCParagraph"/>
        </w:rPr>
        <w:t>T</w:t>
      </w:r>
      <w:r w:rsidR="00027833" w:rsidRPr="008D7743">
        <w:rPr>
          <w:rStyle w:val="ECCParagraph"/>
        </w:rPr>
        <w:t>R</w:t>
      </w:r>
      <w:r w:rsidR="008D7743" w:rsidRPr="008D7743">
        <w:rPr>
          <w:rStyle w:val="ECCParagraph"/>
        </w:rPr>
        <w:t xml:space="preserve"> </w:t>
      </w:r>
      <w:r w:rsidR="00311C82" w:rsidRPr="008D7743">
        <w:rPr>
          <w:rStyle w:val="ECCParagraph"/>
        </w:rPr>
        <w:t>37</w:t>
      </w:r>
      <w:r w:rsidR="008D7743" w:rsidRPr="008D7743">
        <w:rPr>
          <w:rStyle w:val="ECCParagraph"/>
        </w:rPr>
        <w:t>.</w:t>
      </w:r>
      <w:r w:rsidR="00311C82" w:rsidRPr="008D7743">
        <w:rPr>
          <w:rStyle w:val="ECCParagraph"/>
        </w:rPr>
        <w:t>840</w:t>
      </w:r>
      <w:r w:rsidR="00311C82">
        <w:rPr>
          <w:rStyle w:val="ECCParagraph"/>
        </w:rPr>
        <w:t xml:space="preserve"> (basis for </w:t>
      </w:r>
      <w:r w:rsidR="00F822A8">
        <w:rPr>
          <w:rStyle w:val="ECCParagraph"/>
        </w:rPr>
        <w:t>Recommendation ITU-R M.2101</w:t>
      </w:r>
      <w:r w:rsidR="00311C82">
        <w:rPr>
          <w:rStyle w:val="ECCParagraph"/>
        </w:rPr>
        <w:t>)</w:t>
      </w:r>
      <w:r w:rsidRPr="00DC344F">
        <w:rPr>
          <w:rStyle w:val="ECCParagraph"/>
        </w:rPr>
        <w:t>?</w:t>
      </w:r>
    </w:p>
    <w:p w:rsidR="003A2270" w:rsidRPr="00DC344F" w:rsidRDefault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>Is there any indication or proof (by calculation or measurements) that the antenna pattern in the OoB domain is equal or similar to the one in the wanted frequency band?</w:t>
      </w:r>
    </w:p>
    <w:p w:rsidR="007B206E" w:rsidRPr="00946887" w:rsidRDefault="007B206E" w:rsidP="007B206E">
      <w:pPr>
        <w:numPr>
          <w:ilvl w:val="0"/>
          <w:numId w:val="20"/>
        </w:numPr>
        <w:spacing w:before="0" w:after="0"/>
        <w:rPr>
          <w:rFonts w:eastAsia="Times New Roman"/>
          <w:color w:val="000000" w:themeColor="text1"/>
          <w:szCs w:val="16"/>
        </w:rPr>
      </w:pPr>
      <w:r w:rsidRPr="00946887">
        <w:rPr>
          <w:rFonts w:eastAsia="Times New Roman"/>
          <w:color w:val="000000" w:themeColor="text1"/>
          <w:szCs w:val="16"/>
        </w:rPr>
        <w:t>Is there any method or rule to identify the antenna patterns in the spurious domain, especially on the harmonics?</w:t>
      </w:r>
    </w:p>
    <w:p w:rsidR="003A2270" w:rsidRPr="00DC344F" w:rsidRDefault="003A2270" w:rsidP="003A2270">
      <w:pPr>
        <w:pStyle w:val="ECCTablenote"/>
        <w:numPr>
          <w:ilvl w:val="0"/>
          <w:numId w:val="20"/>
        </w:numPr>
        <w:rPr>
          <w:rStyle w:val="ECCParagraph"/>
        </w:rPr>
      </w:pPr>
      <w:r w:rsidRPr="00DC344F">
        <w:rPr>
          <w:rStyle w:val="ECCParagraph"/>
        </w:rPr>
        <w:t xml:space="preserve">Are there any components in the 5G signal </w:t>
      </w:r>
      <w:r w:rsidR="0025203A" w:rsidRPr="00DC344F">
        <w:rPr>
          <w:rStyle w:val="ECCParagraph"/>
        </w:rPr>
        <w:t xml:space="preserve">(logical channels, resource blocks or even single carriers) </w:t>
      </w:r>
      <w:r w:rsidRPr="00DC344F">
        <w:rPr>
          <w:rStyle w:val="ECCParagraph"/>
        </w:rPr>
        <w:t xml:space="preserve">that </w:t>
      </w:r>
      <w:r w:rsidR="0025203A" w:rsidRPr="00DC344F">
        <w:rPr>
          <w:rStyle w:val="ECCParagraph"/>
        </w:rPr>
        <w:t>are transmitted with a defined power relative to the maximum possible power of a 5G AAS base station?</w:t>
      </w:r>
    </w:p>
    <w:p w:rsidR="003851A2" w:rsidRPr="00DC344F" w:rsidRDefault="003851A2" w:rsidP="00982B44">
      <w:pPr>
        <w:pStyle w:val="ECCTablenote"/>
        <w:ind w:left="0" w:firstLine="0"/>
        <w:rPr>
          <w:rStyle w:val="ECCParagraph"/>
        </w:rPr>
      </w:pPr>
    </w:p>
    <w:p w:rsidR="003674C6" w:rsidRPr="00DC344F" w:rsidRDefault="005417AA" w:rsidP="00982B44">
      <w:pPr>
        <w:pStyle w:val="ECCTablenote"/>
        <w:ind w:left="0" w:firstLine="0"/>
        <w:rPr>
          <w:rStyle w:val="ECCParagraph"/>
          <w:rFonts w:eastAsia="Calibri"/>
          <w:szCs w:val="22"/>
        </w:rPr>
      </w:pPr>
      <w:r w:rsidRPr="00DC344F">
        <w:rPr>
          <w:rStyle w:val="ECCParagraph"/>
        </w:rPr>
        <w:t>Considering current technical possibilities, in field measurements of 5G AAS require the operator to set the station in a test mode. (e.g. where the maximum possible power is transmitted in a static beam).</w:t>
      </w:r>
    </w:p>
    <w:p w:rsidR="005417AA" w:rsidRPr="00DC344F" w:rsidRDefault="005417AA" w:rsidP="00982B44">
      <w:pPr>
        <w:pStyle w:val="ECCTablenote"/>
        <w:rPr>
          <w:rStyle w:val="ECCParagraph"/>
        </w:rPr>
      </w:pPr>
    </w:p>
    <w:p w:rsidR="00D6153E" w:rsidRPr="00DC344F" w:rsidRDefault="00A935A3" w:rsidP="00A935A3">
      <w:pPr>
        <w:pStyle w:val="ECCTablenote"/>
        <w:ind w:left="0" w:firstLine="0"/>
        <w:rPr>
          <w:rStyle w:val="ECCParagraph"/>
        </w:rPr>
      </w:pPr>
      <w:r w:rsidRPr="00DC344F">
        <w:rPr>
          <w:rStyle w:val="ECCParagraph"/>
        </w:rPr>
        <w:t xml:space="preserve">WG SE </w:t>
      </w:r>
      <w:r w:rsidR="00A6557B">
        <w:rPr>
          <w:rStyle w:val="ECCParagraph"/>
        </w:rPr>
        <w:t>would appreciate</w:t>
      </w:r>
      <w:r w:rsidRPr="00DC344F">
        <w:rPr>
          <w:rStyle w:val="ECCParagraph"/>
        </w:rPr>
        <w:t xml:space="preserve"> your feedback on this issue</w:t>
      </w:r>
      <w:r w:rsidR="001F5ED5">
        <w:rPr>
          <w:rStyle w:val="ECCParagraph"/>
        </w:rPr>
        <w:t xml:space="preserve"> and invites </w:t>
      </w:r>
      <w:r w:rsidR="00C50BA5">
        <w:rPr>
          <w:rStyle w:val="ECCParagraph"/>
        </w:rPr>
        <w:t xml:space="preserve">ETSI ERM and </w:t>
      </w:r>
      <w:r w:rsidR="001F5ED5">
        <w:rPr>
          <w:rStyle w:val="ECCParagraph"/>
        </w:rPr>
        <w:t xml:space="preserve">3GPP to </w:t>
      </w:r>
      <w:r w:rsidR="00A6557B">
        <w:rPr>
          <w:rStyle w:val="ECCParagraph"/>
        </w:rPr>
        <w:t xml:space="preserve">include </w:t>
      </w:r>
      <w:r w:rsidR="001F5ED5">
        <w:rPr>
          <w:rStyle w:val="ECCParagraph"/>
        </w:rPr>
        <w:t xml:space="preserve">ECC PT1 and WGFM </w:t>
      </w:r>
      <w:r w:rsidR="00A6557B">
        <w:rPr>
          <w:rStyle w:val="ECCParagraph"/>
        </w:rPr>
        <w:t xml:space="preserve">in the answer </w:t>
      </w:r>
      <w:r w:rsidR="001F5ED5">
        <w:rPr>
          <w:rStyle w:val="ECCParagraph"/>
        </w:rPr>
        <w:t>noting that ECC still need to define how the work on this topic will be organized between these different CEPT groups</w:t>
      </w:r>
      <w:r w:rsidR="00BA50A4" w:rsidRPr="00DC344F">
        <w:rPr>
          <w:rStyle w:val="ECCParagraph"/>
        </w:rPr>
        <w:t>.</w:t>
      </w:r>
    </w:p>
    <w:p w:rsidR="00D6153E" w:rsidRPr="00DC344F" w:rsidRDefault="00D6153E" w:rsidP="00AE2F3D">
      <w:pPr>
        <w:pStyle w:val="ECCTablenote"/>
        <w:ind w:left="0" w:firstLine="0"/>
        <w:rPr>
          <w:rStyle w:val="ECCParagraph"/>
        </w:rPr>
      </w:pPr>
    </w:p>
    <w:p w:rsidR="00BA50A4" w:rsidRPr="00DC344F" w:rsidRDefault="00BA50A4" w:rsidP="00AE2F3D">
      <w:pPr>
        <w:pStyle w:val="ECCTablenote"/>
        <w:ind w:left="0" w:firstLine="0"/>
        <w:rPr>
          <w:rStyle w:val="ECCParagraph"/>
        </w:rPr>
      </w:pPr>
    </w:p>
    <w:p w:rsidR="00BA50A4" w:rsidRPr="00DC344F" w:rsidRDefault="00BA50A4" w:rsidP="00BA50A4">
      <w:pPr>
        <w:spacing w:before="0"/>
        <w:rPr>
          <w:rStyle w:val="ECCParagraph"/>
        </w:rPr>
      </w:pPr>
      <w:r w:rsidRPr="00DC344F">
        <w:rPr>
          <w:rStyle w:val="ECCParagraph"/>
        </w:rPr>
        <w:t>Best regards,</w:t>
      </w:r>
    </w:p>
    <w:p w:rsidR="002D70C5" w:rsidRPr="00DC344F" w:rsidRDefault="002D70C5" w:rsidP="00BA50A4">
      <w:pPr>
        <w:spacing w:before="0"/>
        <w:rPr>
          <w:rStyle w:val="ECCParagraph"/>
        </w:rPr>
      </w:pPr>
    </w:p>
    <w:p w:rsidR="00BA50A4" w:rsidRPr="00DC344F" w:rsidRDefault="00BA50A4" w:rsidP="00BA50A4">
      <w:pPr>
        <w:spacing w:before="0"/>
        <w:ind w:right="-426"/>
        <w:rPr>
          <w:rStyle w:val="ECCParagraph"/>
        </w:rPr>
      </w:pPr>
      <w:r w:rsidRPr="00DC344F">
        <w:rPr>
          <w:rStyle w:val="ECCParagraph"/>
        </w:rPr>
        <w:t xml:space="preserve">Jérome André </w:t>
      </w:r>
    </w:p>
    <w:p w:rsidR="00BA50A4" w:rsidRPr="00DC344F" w:rsidRDefault="00BA50A4" w:rsidP="00BA50A4">
      <w:pPr>
        <w:spacing w:before="0"/>
        <w:ind w:right="-426"/>
        <w:rPr>
          <w:rStyle w:val="ECCParagraph"/>
        </w:rPr>
      </w:pPr>
      <w:r w:rsidRPr="00DC344F">
        <w:rPr>
          <w:rStyle w:val="ECCParagraph"/>
        </w:rPr>
        <w:t>WG SE Chairman</w:t>
      </w:r>
    </w:p>
    <w:p w:rsidR="00BA50A4" w:rsidRPr="00DC344F" w:rsidRDefault="00BA50A4" w:rsidP="00BA50A4">
      <w:pPr>
        <w:spacing w:before="0"/>
        <w:rPr>
          <w:rStyle w:val="ECCParagraph"/>
        </w:rPr>
      </w:pPr>
      <w:r w:rsidRPr="00DC344F">
        <w:rPr>
          <w:rStyle w:val="ECCParagraph"/>
        </w:rPr>
        <w:t xml:space="preserve">E-mail:  </w:t>
      </w:r>
      <w:hyperlink r:id="rId19" w:history="1">
        <w:r w:rsidRPr="00DC344F">
          <w:rPr>
            <w:rStyle w:val="Hyperlink"/>
          </w:rPr>
          <w:t>Jerome.Andre@anfr.fr</w:t>
        </w:r>
      </w:hyperlink>
      <w:r w:rsidRPr="00DC344F">
        <w:rPr>
          <w:rStyle w:val="ECCParagraph"/>
        </w:rPr>
        <w:t xml:space="preserve"> </w:t>
      </w:r>
    </w:p>
    <w:p w:rsidR="00B90104" w:rsidRPr="00DC344F" w:rsidRDefault="00B90104" w:rsidP="00C32C20">
      <w:pPr>
        <w:pStyle w:val="ECCTablenote"/>
        <w:rPr>
          <w:rStyle w:val="ECCParagraph"/>
        </w:rPr>
      </w:pPr>
    </w:p>
    <w:sectPr w:rsidR="00B90104" w:rsidRPr="00DC344F" w:rsidSect="00072CC7">
      <w:headerReference w:type="even" r:id="rId20"/>
      <w:headerReference w:type="default" r:id="rId21"/>
      <w:headerReference w:type="first" r:id="rId22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B72" w:rsidRDefault="00E45B72" w:rsidP="00DB17F9">
      <w:r>
        <w:separator/>
      </w:r>
    </w:p>
    <w:p w:rsidR="00E45B72" w:rsidRDefault="00E45B72"/>
  </w:endnote>
  <w:endnote w:type="continuationSeparator" w:id="0">
    <w:p w:rsidR="00E45B72" w:rsidRDefault="00E45B72" w:rsidP="00DB17F9">
      <w:r>
        <w:continuationSeparator/>
      </w:r>
    </w:p>
    <w:p w:rsidR="00E45B72" w:rsidRDefault="00E45B72"/>
  </w:endnote>
  <w:endnote w:type="continuationNotice" w:id="1">
    <w:p w:rsidR="00E45B72" w:rsidRDefault="00E45B7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B72" w:rsidRPr="00F51BD6" w:rsidRDefault="00E45B72" w:rsidP="00CD07E7">
      <w:pPr>
        <w:spacing w:before="120" w:after="0"/>
      </w:pPr>
      <w:r>
        <w:separator/>
      </w:r>
    </w:p>
  </w:footnote>
  <w:footnote w:type="continuationSeparator" w:id="0">
    <w:p w:rsidR="00E45B72" w:rsidRDefault="00E45B72" w:rsidP="00CD07E7">
      <w:pPr>
        <w:spacing w:before="120" w:after="0"/>
      </w:pPr>
      <w:r>
        <w:continuationSeparator/>
      </w:r>
    </w:p>
  </w:footnote>
  <w:footnote w:type="continuationNotice" w:id="1">
    <w:p w:rsidR="00E45B72" w:rsidRPr="00CD07E7" w:rsidRDefault="00E45B72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172" w:rsidRPr="00714F0F" w:rsidRDefault="00135E63" w:rsidP="00714F0F">
    <w:pPr>
      <w:pStyle w:val="ECCpage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F2922B" wp14:editId="2C3335C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66700"/>
              <wp:effectExtent l="0" t="0" r="0" b="0"/>
              <wp:wrapNone/>
              <wp:docPr id="4" name="MSIPCMc8d54ed5a19a24f96f1fa805" descr="{&quot;HashCode&quot;:-1754928040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35E63" w:rsidRPr="00135E63" w:rsidRDefault="00135E63" w:rsidP="00135E63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2922B" id="_x0000_t202" coordsize="21600,21600" o:spt="202" path="m,l,21600r21600,l21600,xe">
              <v:stroke joinstyle="miter"/>
              <v:path gradientshapeok="t" o:connecttype="rect"/>
            </v:shapetype>
            <v:shape id="MSIPCMc8d54ed5a19a24f96f1fa805" o:spid="_x0000_s1026" type="#_x0000_t202" alt="{&quot;HashCode&quot;:-1754928040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" o:allowincell="f" filled="f" stroked="f" strokeweight=".5pt">
              <v:textbox inset="20pt,0,,0">
                <w:txbxContent>
                  <w:p w:rsidR="00135E63" w:rsidRPr="00135E63" w:rsidRDefault="00135E63" w:rsidP="00135E63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172" w:rsidRPr="00714F0F">
      <w:tab/>
      <w:t xml:space="preserve">Page </w:t>
    </w:r>
    <w:r w:rsidR="00102172" w:rsidRPr="00714F0F">
      <w:fldChar w:fldCharType="begin"/>
    </w:r>
    <w:r w:rsidR="00102172" w:rsidRPr="00714F0F">
      <w:instrText xml:space="preserve"> PAGE  \* Arabic  \* MERGEFORMAT </w:instrText>
    </w:r>
    <w:r w:rsidR="00102172" w:rsidRPr="00714F0F">
      <w:fldChar w:fldCharType="separate"/>
    </w:r>
    <w:r w:rsidR="0068442A">
      <w:rPr>
        <w:noProof/>
      </w:rPr>
      <w:t>2</w:t>
    </w:r>
    <w:r w:rsidR="00102172" w:rsidRPr="00714F0F">
      <w:fldChar w:fldCharType="end"/>
    </w:r>
  </w:p>
  <w:p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E63" w:rsidRDefault="00135E63">
    <w:pPr>
      <w:pStyle w:val="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3A27BA" wp14:editId="1F687D3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66700"/>
              <wp:effectExtent l="0" t="0" r="0" b="0"/>
              <wp:wrapNone/>
              <wp:docPr id="5" name="MSIPCM8c974ab58bfb04cc4ac2a234" descr="{&quot;HashCode&quot;:-1754928040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35E63" w:rsidRPr="00135E63" w:rsidRDefault="00135E63" w:rsidP="00135E63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A27BA" id="_x0000_t202" coordsize="21600,21600" o:spt="202" path="m,l,21600r21600,l21600,xe">
              <v:stroke joinstyle="miter"/>
              <v:path gradientshapeok="t" o:connecttype="rect"/>
            </v:shapetype>
            <v:shape id="MSIPCM8c974ab58bfb04cc4ac2a234" o:spid="_x0000_s1027" type="#_x0000_t202" alt="{&quot;HashCode&quot;:-1754928040,&quot;Height&quot;:842.0,&quot;Width&quot;:595.0,&quot;Placement&quot;:&quot;Header&quot;,&quot;Index&quot;:&quot;FirstPage&quot;,&quot;Section&quot;:1,&quot;Top&quot;:0.0,&quot;Left&quot;:0.0}" style="position:absolute;left:0;text-align:left;margin-left:0;margin-top:1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" o:allowincell="f" filled="f" stroked="f" strokeweight=".5pt">
              <v:textbox inset="20pt,0,,0">
                <w:txbxContent>
                  <w:p w:rsidR="00135E63" w:rsidRPr="00135E63" w:rsidRDefault="00135E63" w:rsidP="00135E63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6.8pt;height:59.1pt" o:bullet="t">
        <v:imagedata r:id="rId1" o:title="Editor's Note"/>
      </v:shape>
    </w:pict>
  </w:numPicBullet>
  <w:abstractNum w:abstractNumId="0" w15:restartNumberingAfterBreak="0">
    <w:nsid w:val="0E4C23D7"/>
    <w:multiLevelType w:val="hybridMultilevel"/>
    <w:tmpl w:val="5F662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A6142"/>
    <w:multiLevelType w:val="hybridMultilevel"/>
    <w:tmpl w:val="B6DE0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276EE"/>
    <w:multiLevelType w:val="hybridMultilevel"/>
    <w:tmpl w:val="B6DE0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C4929"/>
    <w:multiLevelType w:val="hybridMultilevel"/>
    <w:tmpl w:val="DC5C5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1616FA4"/>
    <w:multiLevelType w:val="multilevel"/>
    <w:tmpl w:val="4FACE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ABC2B4D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AA7F3F"/>
    <w:multiLevelType w:val="hybridMultilevel"/>
    <w:tmpl w:val="F58E1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D23D8"/>
    <w:multiLevelType w:val="hybridMultilevel"/>
    <w:tmpl w:val="7486B6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020CA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A4977"/>
    <w:multiLevelType w:val="hybridMultilevel"/>
    <w:tmpl w:val="5F662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90214"/>
    <w:multiLevelType w:val="hybridMultilevel"/>
    <w:tmpl w:val="ED381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7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5"/>
  </w:num>
  <w:num w:numId="10">
    <w:abstractNumId w:val="18"/>
  </w:num>
  <w:num w:numId="11">
    <w:abstractNumId w:val="14"/>
  </w:num>
  <w:num w:numId="12">
    <w:abstractNumId w:val="13"/>
  </w:num>
  <w:num w:numId="13">
    <w:abstractNumId w:val="6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0"/>
  </w:num>
  <w:num w:numId="18">
    <w:abstractNumId w:val="3"/>
  </w:num>
  <w:num w:numId="19">
    <w:abstractNumId w:val="17"/>
  </w:num>
  <w:num w:numId="20">
    <w:abstractNumId w:val="15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F50"/>
    <w:rsid w:val="00000607"/>
    <w:rsid w:val="00001820"/>
    <w:rsid w:val="0000237A"/>
    <w:rsid w:val="00004B82"/>
    <w:rsid w:val="000053A1"/>
    <w:rsid w:val="00007517"/>
    <w:rsid w:val="00010893"/>
    <w:rsid w:val="0001112E"/>
    <w:rsid w:val="000124C8"/>
    <w:rsid w:val="00012E3B"/>
    <w:rsid w:val="0001421E"/>
    <w:rsid w:val="0001440B"/>
    <w:rsid w:val="000220A6"/>
    <w:rsid w:val="00027833"/>
    <w:rsid w:val="00031A97"/>
    <w:rsid w:val="000415DF"/>
    <w:rsid w:val="00041A18"/>
    <w:rsid w:val="0004622B"/>
    <w:rsid w:val="000501A6"/>
    <w:rsid w:val="00054B67"/>
    <w:rsid w:val="000558BE"/>
    <w:rsid w:val="00056F2C"/>
    <w:rsid w:val="00060ECA"/>
    <w:rsid w:val="0006219A"/>
    <w:rsid w:val="00062F24"/>
    <w:rsid w:val="00065A67"/>
    <w:rsid w:val="00067793"/>
    <w:rsid w:val="00072CC7"/>
    <w:rsid w:val="00073B72"/>
    <w:rsid w:val="0007769F"/>
    <w:rsid w:val="00080D4D"/>
    <w:rsid w:val="00082DD7"/>
    <w:rsid w:val="000869D6"/>
    <w:rsid w:val="00095620"/>
    <w:rsid w:val="00095AFA"/>
    <w:rsid w:val="000A363D"/>
    <w:rsid w:val="000A3940"/>
    <w:rsid w:val="000B6D45"/>
    <w:rsid w:val="000B6FAC"/>
    <w:rsid w:val="000C024A"/>
    <w:rsid w:val="000C028F"/>
    <w:rsid w:val="000D1710"/>
    <w:rsid w:val="000D3DB7"/>
    <w:rsid w:val="000D43BB"/>
    <w:rsid w:val="000D7016"/>
    <w:rsid w:val="000E206D"/>
    <w:rsid w:val="000E3E4D"/>
    <w:rsid w:val="000E42F5"/>
    <w:rsid w:val="000E6D72"/>
    <w:rsid w:val="000E71EE"/>
    <w:rsid w:val="000F0594"/>
    <w:rsid w:val="000F0CA8"/>
    <w:rsid w:val="000F24F5"/>
    <w:rsid w:val="000F2ED9"/>
    <w:rsid w:val="000F419A"/>
    <w:rsid w:val="000F4F5E"/>
    <w:rsid w:val="001006CA"/>
    <w:rsid w:val="00100F8B"/>
    <w:rsid w:val="00102172"/>
    <w:rsid w:val="00110196"/>
    <w:rsid w:val="00110652"/>
    <w:rsid w:val="0013045C"/>
    <w:rsid w:val="00131706"/>
    <w:rsid w:val="00134D07"/>
    <w:rsid w:val="00135E63"/>
    <w:rsid w:val="00137785"/>
    <w:rsid w:val="0013794E"/>
    <w:rsid w:val="00141E28"/>
    <w:rsid w:val="00145A6F"/>
    <w:rsid w:val="00151B8A"/>
    <w:rsid w:val="001526A2"/>
    <w:rsid w:val="00153DF8"/>
    <w:rsid w:val="00154F16"/>
    <w:rsid w:val="00156314"/>
    <w:rsid w:val="0015664F"/>
    <w:rsid w:val="00156C59"/>
    <w:rsid w:val="001634E7"/>
    <w:rsid w:val="001707FE"/>
    <w:rsid w:val="00172B28"/>
    <w:rsid w:val="00183FE0"/>
    <w:rsid w:val="00184435"/>
    <w:rsid w:val="0018553F"/>
    <w:rsid w:val="001949F9"/>
    <w:rsid w:val="00195207"/>
    <w:rsid w:val="001A01CA"/>
    <w:rsid w:val="001B0583"/>
    <w:rsid w:val="001B193F"/>
    <w:rsid w:val="001B625E"/>
    <w:rsid w:val="001B703E"/>
    <w:rsid w:val="001C020A"/>
    <w:rsid w:val="001C0EE0"/>
    <w:rsid w:val="001C30A8"/>
    <w:rsid w:val="001C4CA8"/>
    <w:rsid w:val="001D653D"/>
    <w:rsid w:val="001E1624"/>
    <w:rsid w:val="001E6F4C"/>
    <w:rsid w:val="001E7769"/>
    <w:rsid w:val="001F0806"/>
    <w:rsid w:val="001F5ED5"/>
    <w:rsid w:val="001F660F"/>
    <w:rsid w:val="0020079A"/>
    <w:rsid w:val="0020308F"/>
    <w:rsid w:val="002142C3"/>
    <w:rsid w:val="00221128"/>
    <w:rsid w:val="00222F9E"/>
    <w:rsid w:val="002302A9"/>
    <w:rsid w:val="002309D0"/>
    <w:rsid w:val="00231A0F"/>
    <w:rsid w:val="00235999"/>
    <w:rsid w:val="00245927"/>
    <w:rsid w:val="00245D03"/>
    <w:rsid w:val="0025203A"/>
    <w:rsid w:val="002530B6"/>
    <w:rsid w:val="002530CA"/>
    <w:rsid w:val="0025521F"/>
    <w:rsid w:val="00263FFB"/>
    <w:rsid w:val="00265F50"/>
    <w:rsid w:val="00270572"/>
    <w:rsid w:val="00274F84"/>
    <w:rsid w:val="0027787F"/>
    <w:rsid w:val="0028060B"/>
    <w:rsid w:val="0028120C"/>
    <w:rsid w:val="00283417"/>
    <w:rsid w:val="00295827"/>
    <w:rsid w:val="00295F16"/>
    <w:rsid w:val="00296BC8"/>
    <w:rsid w:val="00296C44"/>
    <w:rsid w:val="00297BD7"/>
    <w:rsid w:val="002A033F"/>
    <w:rsid w:val="002A4125"/>
    <w:rsid w:val="002A59B6"/>
    <w:rsid w:val="002B11CF"/>
    <w:rsid w:val="002B1468"/>
    <w:rsid w:val="002C12F3"/>
    <w:rsid w:val="002C6DC3"/>
    <w:rsid w:val="002C76C8"/>
    <w:rsid w:val="002D0B4F"/>
    <w:rsid w:val="002D0BBD"/>
    <w:rsid w:val="002D1FA9"/>
    <w:rsid w:val="002D50A3"/>
    <w:rsid w:val="002D6F17"/>
    <w:rsid w:val="002D70C5"/>
    <w:rsid w:val="002E2640"/>
    <w:rsid w:val="002E31B4"/>
    <w:rsid w:val="002E7C4E"/>
    <w:rsid w:val="002F5D7C"/>
    <w:rsid w:val="002F70E6"/>
    <w:rsid w:val="002F774B"/>
    <w:rsid w:val="003007C0"/>
    <w:rsid w:val="00300925"/>
    <w:rsid w:val="0030120F"/>
    <w:rsid w:val="00307A79"/>
    <w:rsid w:val="00311C82"/>
    <w:rsid w:val="00311D64"/>
    <w:rsid w:val="00317151"/>
    <w:rsid w:val="003204D5"/>
    <w:rsid w:val="00320ED0"/>
    <w:rsid w:val="00322E6A"/>
    <w:rsid w:val="0032781D"/>
    <w:rsid w:val="003313A4"/>
    <w:rsid w:val="003314A0"/>
    <w:rsid w:val="00332D14"/>
    <w:rsid w:val="00332FE6"/>
    <w:rsid w:val="00333540"/>
    <w:rsid w:val="003340A5"/>
    <w:rsid w:val="0033721E"/>
    <w:rsid w:val="003372AA"/>
    <w:rsid w:val="00352789"/>
    <w:rsid w:val="00352D9E"/>
    <w:rsid w:val="00353365"/>
    <w:rsid w:val="003540EC"/>
    <w:rsid w:val="0035772C"/>
    <w:rsid w:val="00362F15"/>
    <w:rsid w:val="003649C0"/>
    <w:rsid w:val="003674C6"/>
    <w:rsid w:val="00380F85"/>
    <w:rsid w:val="00381169"/>
    <w:rsid w:val="0038287C"/>
    <w:rsid w:val="0038358E"/>
    <w:rsid w:val="003851A2"/>
    <w:rsid w:val="00386963"/>
    <w:rsid w:val="00387DDE"/>
    <w:rsid w:val="003907BB"/>
    <w:rsid w:val="00391A01"/>
    <w:rsid w:val="00392CBE"/>
    <w:rsid w:val="003943DC"/>
    <w:rsid w:val="003952D3"/>
    <w:rsid w:val="003A0EB5"/>
    <w:rsid w:val="003A2270"/>
    <w:rsid w:val="003A3FFD"/>
    <w:rsid w:val="003A5711"/>
    <w:rsid w:val="003A5BCE"/>
    <w:rsid w:val="003B5A0C"/>
    <w:rsid w:val="003B5EAB"/>
    <w:rsid w:val="003B5FD9"/>
    <w:rsid w:val="003B657D"/>
    <w:rsid w:val="003C1CEF"/>
    <w:rsid w:val="003C572A"/>
    <w:rsid w:val="003C64D9"/>
    <w:rsid w:val="003D7ED7"/>
    <w:rsid w:val="003E2D70"/>
    <w:rsid w:val="003E2E42"/>
    <w:rsid w:val="003E43BD"/>
    <w:rsid w:val="003E70E0"/>
    <w:rsid w:val="003F0392"/>
    <w:rsid w:val="003F0459"/>
    <w:rsid w:val="003F1409"/>
    <w:rsid w:val="00403CE6"/>
    <w:rsid w:val="00405DBD"/>
    <w:rsid w:val="00406D6C"/>
    <w:rsid w:val="004110CA"/>
    <w:rsid w:val="0041160E"/>
    <w:rsid w:val="00411717"/>
    <w:rsid w:val="00412191"/>
    <w:rsid w:val="0041477B"/>
    <w:rsid w:val="0042761F"/>
    <w:rsid w:val="00431162"/>
    <w:rsid w:val="0043132E"/>
    <w:rsid w:val="00431BF0"/>
    <w:rsid w:val="00431C5F"/>
    <w:rsid w:val="0044089F"/>
    <w:rsid w:val="00441EE0"/>
    <w:rsid w:val="00443482"/>
    <w:rsid w:val="00443560"/>
    <w:rsid w:val="00450308"/>
    <w:rsid w:val="00453095"/>
    <w:rsid w:val="004579CF"/>
    <w:rsid w:val="00457AD1"/>
    <w:rsid w:val="0046260F"/>
    <w:rsid w:val="0046427F"/>
    <w:rsid w:val="00466C30"/>
    <w:rsid w:val="0046781F"/>
    <w:rsid w:val="00471FFD"/>
    <w:rsid w:val="004720B4"/>
    <w:rsid w:val="00476E26"/>
    <w:rsid w:val="00482B48"/>
    <w:rsid w:val="00485665"/>
    <w:rsid w:val="004905E5"/>
    <w:rsid w:val="00491977"/>
    <w:rsid w:val="004951D8"/>
    <w:rsid w:val="004A1329"/>
    <w:rsid w:val="004A6F2D"/>
    <w:rsid w:val="004A72E3"/>
    <w:rsid w:val="004A7920"/>
    <w:rsid w:val="004B3672"/>
    <w:rsid w:val="004B4F12"/>
    <w:rsid w:val="004C0EAF"/>
    <w:rsid w:val="004C1A87"/>
    <w:rsid w:val="004C4A2E"/>
    <w:rsid w:val="004C58D0"/>
    <w:rsid w:val="004C6F39"/>
    <w:rsid w:val="004C72F3"/>
    <w:rsid w:val="004C7A6C"/>
    <w:rsid w:val="004C7F10"/>
    <w:rsid w:val="004D433C"/>
    <w:rsid w:val="004E057E"/>
    <w:rsid w:val="004E31C8"/>
    <w:rsid w:val="004E40F0"/>
    <w:rsid w:val="004E44C8"/>
    <w:rsid w:val="004E53BE"/>
    <w:rsid w:val="004E609B"/>
    <w:rsid w:val="004E7F82"/>
    <w:rsid w:val="004F137F"/>
    <w:rsid w:val="004F3EA9"/>
    <w:rsid w:val="004F6B1F"/>
    <w:rsid w:val="00501992"/>
    <w:rsid w:val="005026AC"/>
    <w:rsid w:val="00510215"/>
    <w:rsid w:val="00510AE7"/>
    <w:rsid w:val="00517C9B"/>
    <w:rsid w:val="00520EFD"/>
    <w:rsid w:val="00522C0A"/>
    <w:rsid w:val="00524F91"/>
    <w:rsid w:val="0053062A"/>
    <w:rsid w:val="005334D8"/>
    <w:rsid w:val="00534441"/>
    <w:rsid w:val="00535050"/>
    <w:rsid w:val="00536F3C"/>
    <w:rsid w:val="00537000"/>
    <w:rsid w:val="005410D0"/>
    <w:rsid w:val="005417AA"/>
    <w:rsid w:val="0054260E"/>
    <w:rsid w:val="00546459"/>
    <w:rsid w:val="00550D79"/>
    <w:rsid w:val="005544D3"/>
    <w:rsid w:val="005559AC"/>
    <w:rsid w:val="00555FB3"/>
    <w:rsid w:val="005561EF"/>
    <w:rsid w:val="00557B5A"/>
    <w:rsid w:val="005611D0"/>
    <w:rsid w:val="00566BD4"/>
    <w:rsid w:val="0057566B"/>
    <w:rsid w:val="00576411"/>
    <w:rsid w:val="00577CAF"/>
    <w:rsid w:val="00580223"/>
    <w:rsid w:val="0058601F"/>
    <w:rsid w:val="00591E5C"/>
    <w:rsid w:val="005928D2"/>
    <w:rsid w:val="00594186"/>
    <w:rsid w:val="005968F0"/>
    <w:rsid w:val="00596AF7"/>
    <w:rsid w:val="005A05D1"/>
    <w:rsid w:val="005A40C2"/>
    <w:rsid w:val="005A4D2C"/>
    <w:rsid w:val="005A53B8"/>
    <w:rsid w:val="005A5B64"/>
    <w:rsid w:val="005B1286"/>
    <w:rsid w:val="005B202B"/>
    <w:rsid w:val="005B338D"/>
    <w:rsid w:val="005B64CC"/>
    <w:rsid w:val="005C10EB"/>
    <w:rsid w:val="005C187E"/>
    <w:rsid w:val="005C2301"/>
    <w:rsid w:val="005C248B"/>
    <w:rsid w:val="005C5A96"/>
    <w:rsid w:val="005C6E8A"/>
    <w:rsid w:val="005D1732"/>
    <w:rsid w:val="005D371D"/>
    <w:rsid w:val="005D5321"/>
    <w:rsid w:val="005D6F39"/>
    <w:rsid w:val="005D71D6"/>
    <w:rsid w:val="005E1D75"/>
    <w:rsid w:val="005E4D0A"/>
    <w:rsid w:val="005E7495"/>
    <w:rsid w:val="005F2C29"/>
    <w:rsid w:val="005F5B66"/>
    <w:rsid w:val="00600904"/>
    <w:rsid w:val="00600BFF"/>
    <w:rsid w:val="00605BC7"/>
    <w:rsid w:val="00610128"/>
    <w:rsid w:val="00612E4C"/>
    <w:rsid w:val="006130DD"/>
    <w:rsid w:val="00621C12"/>
    <w:rsid w:val="00623022"/>
    <w:rsid w:val="00623E18"/>
    <w:rsid w:val="00625783"/>
    <w:rsid w:val="00625C5D"/>
    <w:rsid w:val="006272A5"/>
    <w:rsid w:val="00632ABA"/>
    <w:rsid w:val="006355A2"/>
    <w:rsid w:val="00635A22"/>
    <w:rsid w:val="00642083"/>
    <w:rsid w:val="00645F48"/>
    <w:rsid w:val="006461F6"/>
    <w:rsid w:val="00646D37"/>
    <w:rsid w:val="00646FA6"/>
    <w:rsid w:val="0065407C"/>
    <w:rsid w:val="0065550D"/>
    <w:rsid w:val="00656A8C"/>
    <w:rsid w:val="00662077"/>
    <w:rsid w:val="0066242D"/>
    <w:rsid w:val="006637A4"/>
    <w:rsid w:val="00664295"/>
    <w:rsid w:val="00665364"/>
    <w:rsid w:val="00667B35"/>
    <w:rsid w:val="006713EB"/>
    <w:rsid w:val="00673A9B"/>
    <w:rsid w:val="00676AB4"/>
    <w:rsid w:val="00677CC5"/>
    <w:rsid w:val="0068273C"/>
    <w:rsid w:val="0068442A"/>
    <w:rsid w:val="00685AF8"/>
    <w:rsid w:val="00686AD9"/>
    <w:rsid w:val="006876A8"/>
    <w:rsid w:val="00693D45"/>
    <w:rsid w:val="006954CB"/>
    <w:rsid w:val="006A3B77"/>
    <w:rsid w:val="006A4090"/>
    <w:rsid w:val="006A49E3"/>
    <w:rsid w:val="006A5764"/>
    <w:rsid w:val="006A6A4B"/>
    <w:rsid w:val="006B093A"/>
    <w:rsid w:val="006B1EFD"/>
    <w:rsid w:val="006C14E4"/>
    <w:rsid w:val="006C67C5"/>
    <w:rsid w:val="006C6DA8"/>
    <w:rsid w:val="006C7F61"/>
    <w:rsid w:val="006D1F1C"/>
    <w:rsid w:val="006D407F"/>
    <w:rsid w:val="006D4510"/>
    <w:rsid w:val="006E4690"/>
    <w:rsid w:val="006E4A87"/>
    <w:rsid w:val="006E5D41"/>
    <w:rsid w:val="006F03D5"/>
    <w:rsid w:val="006F0442"/>
    <w:rsid w:val="006F5CF4"/>
    <w:rsid w:val="006F6C62"/>
    <w:rsid w:val="00700230"/>
    <w:rsid w:val="00702FF5"/>
    <w:rsid w:val="00704257"/>
    <w:rsid w:val="00714F0F"/>
    <w:rsid w:val="007160BE"/>
    <w:rsid w:val="00716C80"/>
    <w:rsid w:val="00717302"/>
    <w:rsid w:val="00720900"/>
    <w:rsid w:val="00722F65"/>
    <w:rsid w:val="007257CD"/>
    <w:rsid w:val="00734486"/>
    <w:rsid w:val="00734A4F"/>
    <w:rsid w:val="00740011"/>
    <w:rsid w:val="007409B2"/>
    <w:rsid w:val="007414C6"/>
    <w:rsid w:val="0074305E"/>
    <w:rsid w:val="00747269"/>
    <w:rsid w:val="00757E8F"/>
    <w:rsid w:val="00762BCC"/>
    <w:rsid w:val="00763B7C"/>
    <w:rsid w:val="00763BA3"/>
    <w:rsid w:val="00765B66"/>
    <w:rsid w:val="00767BB2"/>
    <w:rsid w:val="0077159C"/>
    <w:rsid w:val="007734DA"/>
    <w:rsid w:val="00776D23"/>
    <w:rsid w:val="00777D32"/>
    <w:rsid w:val="00780376"/>
    <w:rsid w:val="00780EE3"/>
    <w:rsid w:val="0078380A"/>
    <w:rsid w:val="00785187"/>
    <w:rsid w:val="00791AAC"/>
    <w:rsid w:val="00795A88"/>
    <w:rsid w:val="00797D4C"/>
    <w:rsid w:val="00797DEE"/>
    <w:rsid w:val="007A5383"/>
    <w:rsid w:val="007B206E"/>
    <w:rsid w:val="007C0E7E"/>
    <w:rsid w:val="007C31F3"/>
    <w:rsid w:val="007C4098"/>
    <w:rsid w:val="007D17C5"/>
    <w:rsid w:val="007D2437"/>
    <w:rsid w:val="007D52EC"/>
    <w:rsid w:val="007D630F"/>
    <w:rsid w:val="007D6339"/>
    <w:rsid w:val="007E1A57"/>
    <w:rsid w:val="007E36EF"/>
    <w:rsid w:val="007E68A5"/>
    <w:rsid w:val="007F1CEE"/>
    <w:rsid w:val="007F4D0C"/>
    <w:rsid w:val="007F55B1"/>
    <w:rsid w:val="007F6A2D"/>
    <w:rsid w:val="007F72FA"/>
    <w:rsid w:val="00804A1F"/>
    <w:rsid w:val="00806454"/>
    <w:rsid w:val="00807C77"/>
    <w:rsid w:val="0081004C"/>
    <w:rsid w:val="00810AE0"/>
    <w:rsid w:val="008138F3"/>
    <w:rsid w:val="00820EBE"/>
    <w:rsid w:val="00824B83"/>
    <w:rsid w:val="00825041"/>
    <w:rsid w:val="00825A48"/>
    <w:rsid w:val="008270B3"/>
    <w:rsid w:val="00827855"/>
    <w:rsid w:val="00832D52"/>
    <w:rsid w:val="00835EA5"/>
    <w:rsid w:val="00837537"/>
    <w:rsid w:val="008402B9"/>
    <w:rsid w:val="00842766"/>
    <w:rsid w:val="00842DFC"/>
    <w:rsid w:val="0085040F"/>
    <w:rsid w:val="008520E0"/>
    <w:rsid w:val="00854C2D"/>
    <w:rsid w:val="00854EBF"/>
    <w:rsid w:val="00855DD5"/>
    <w:rsid w:val="0086094D"/>
    <w:rsid w:val="008653DC"/>
    <w:rsid w:val="0086731C"/>
    <w:rsid w:val="00872382"/>
    <w:rsid w:val="00874500"/>
    <w:rsid w:val="00876A08"/>
    <w:rsid w:val="00876DCE"/>
    <w:rsid w:val="00886906"/>
    <w:rsid w:val="008912FE"/>
    <w:rsid w:val="008A061B"/>
    <w:rsid w:val="008A0A5E"/>
    <w:rsid w:val="008A0EA0"/>
    <w:rsid w:val="008A245D"/>
    <w:rsid w:val="008A5311"/>
    <w:rsid w:val="008A54FC"/>
    <w:rsid w:val="008A58AF"/>
    <w:rsid w:val="008B0A94"/>
    <w:rsid w:val="008B2EB3"/>
    <w:rsid w:val="008B70CD"/>
    <w:rsid w:val="008C3C9C"/>
    <w:rsid w:val="008C6ADC"/>
    <w:rsid w:val="008C70D4"/>
    <w:rsid w:val="008D00A0"/>
    <w:rsid w:val="008D141C"/>
    <w:rsid w:val="008D1D7C"/>
    <w:rsid w:val="008D2C13"/>
    <w:rsid w:val="008D5225"/>
    <w:rsid w:val="008D7743"/>
    <w:rsid w:val="008E313B"/>
    <w:rsid w:val="008E6109"/>
    <w:rsid w:val="008F4516"/>
    <w:rsid w:val="008F47AB"/>
    <w:rsid w:val="0090019D"/>
    <w:rsid w:val="00907A34"/>
    <w:rsid w:val="009170EA"/>
    <w:rsid w:val="00917A68"/>
    <w:rsid w:val="00917CCF"/>
    <w:rsid w:val="0092076F"/>
    <w:rsid w:val="00930439"/>
    <w:rsid w:val="0093385B"/>
    <w:rsid w:val="00937AEB"/>
    <w:rsid w:val="00945EEA"/>
    <w:rsid w:val="00953FCC"/>
    <w:rsid w:val="009607C0"/>
    <w:rsid w:val="009625A0"/>
    <w:rsid w:val="009637B5"/>
    <w:rsid w:val="00965614"/>
    <w:rsid w:val="009662E3"/>
    <w:rsid w:val="00966DD9"/>
    <w:rsid w:val="009675CA"/>
    <w:rsid w:val="0096770A"/>
    <w:rsid w:val="0097297A"/>
    <w:rsid w:val="00973B4E"/>
    <w:rsid w:val="00973C3D"/>
    <w:rsid w:val="00976632"/>
    <w:rsid w:val="00982A76"/>
    <w:rsid w:val="00982B44"/>
    <w:rsid w:val="00986677"/>
    <w:rsid w:val="0098794F"/>
    <w:rsid w:val="009909CA"/>
    <w:rsid w:val="009917CC"/>
    <w:rsid w:val="0099210B"/>
    <w:rsid w:val="00993A71"/>
    <w:rsid w:val="0099421C"/>
    <w:rsid w:val="009945D4"/>
    <w:rsid w:val="009954E3"/>
    <w:rsid w:val="00996EA1"/>
    <w:rsid w:val="00997287"/>
    <w:rsid w:val="009A1F53"/>
    <w:rsid w:val="009A2F3A"/>
    <w:rsid w:val="009A7A45"/>
    <w:rsid w:val="009B4018"/>
    <w:rsid w:val="009C3803"/>
    <w:rsid w:val="009C559C"/>
    <w:rsid w:val="009C7E48"/>
    <w:rsid w:val="009D2C13"/>
    <w:rsid w:val="009D3BA5"/>
    <w:rsid w:val="009D4BA1"/>
    <w:rsid w:val="009D7D5A"/>
    <w:rsid w:val="009E0FE5"/>
    <w:rsid w:val="009E47EB"/>
    <w:rsid w:val="009E6B25"/>
    <w:rsid w:val="009F3A37"/>
    <w:rsid w:val="009F43E5"/>
    <w:rsid w:val="009F4F87"/>
    <w:rsid w:val="009F6490"/>
    <w:rsid w:val="009F6EA2"/>
    <w:rsid w:val="009F72F6"/>
    <w:rsid w:val="00A000D4"/>
    <w:rsid w:val="00A00DCA"/>
    <w:rsid w:val="00A02090"/>
    <w:rsid w:val="00A03731"/>
    <w:rsid w:val="00A056AD"/>
    <w:rsid w:val="00A061CE"/>
    <w:rsid w:val="00A076B5"/>
    <w:rsid w:val="00A105F7"/>
    <w:rsid w:val="00A1789C"/>
    <w:rsid w:val="00A17F69"/>
    <w:rsid w:val="00A2203B"/>
    <w:rsid w:val="00A23870"/>
    <w:rsid w:val="00A2414B"/>
    <w:rsid w:val="00A2475F"/>
    <w:rsid w:val="00A25B0A"/>
    <w:rsid w:val="00A274DB"/>
    <w:rsid w:val="00A35775"/>
    <w:rsid w:val="00A413D2"/>
    <w:rsid w:val="00A41E1E"/>
    <w:rsid w:val="00A53D33"/>
    <w:rsid w:val="00A6411D"/>
    <w:rsid w:val="00A6557B"/>
    <w:rsid w:val="00A670F3"/>
    <w:rsid w:val="00A673EB"/>
    <w:rsid w:val="00A73298"/>
    <w:rsid w:val="00A751C0"/>
    <w:rsid w:val="00A80211"/>
    <w:rsid w:val="00A80744"/>
    <w:rsid w:val="00A8089A"/>
    <w:rsid w:val="00A81823"/>
    <w:rsid w:val="00A935A3"/>
    <w:rsid w:val="00A95ACB"/>
    <w:rsid w:val="00A9775C"/>
    <w:rsid w:val="00A97942"/>
    <w:rsid w:val="00AA079B"/>
    <w:rsid w:val="00AA086A"/>
    <w:rsid w:val="00AB3B6E"/>
    <w:rsid w:val="00AC0EA5"/>
    <w:rsid w:val="00AC2686"/>
    <w:rsid w:val="00AC3288"/>
    <w:rsid w:val="00AD02EF"/>
    <w:rsid w:val="00AD1BE1"/>
    <w:rsid w:val="00AD542E"/>
    <w:rsid w:val="00AD7257"/>
    <w:rsid w:val="00AD7AFD"/>
    <w:rsid w:val="00AE2F3D"/>
    <w:rsid w:val="00AE324C"/>
    <w:rsid w:val="00AE3D1E"/>
    <w:rsid w:val="00AF0889"/>
    <w:rsid w:val="00AF2D0C"/>
    <w:rsid w:val="00AF4C0E"/>
    <w:rsid w:val="00AF505A"/>
    <w:rsid w:val="00AF7023"/>
    <w:rsid w:val="00AF758E"/>
    <w:rsid w:val="00B14E5E"/>
    <w:rsid w:val="00B240B2"/>
    <w:rsid w:val="00B25910"/>
    <w:rsid w:val="00B26973"/>
    <w:rsid w:val="00B30D3B"/>
    <w:rsid w:val="00B3529F"/>
    <w:rsid w:val="00B4155E"/>
    <w:rsid w:val="00B432D4"/>
    <w:rsid w:val="00B4461E"/>
    <w:rsid w:val="00B51FC8"/>
    <w:rsid w:val="00B5315C"/>
    <w:rsid w:val="00B55A26"/>
    <w:rsid w:val="00B576D7"/>
    <w:rsid w:val="00B60F80"/>
    <w:rsid w:val="00B62A7E"/>
    <w:rsid w:val="00B652E7"/>
    <w:rsid w:val="00B6611E"/>
    <w:rsid w:val="00B71102"/>
    <w:rsid w:val="00B80892"/>
    <w:rsid w:val="00B81069"/>
    <w:rsid w:val="00B8242E"/>
    <w:rsid w:val="00B82735"/>
    <w:rsid w:val="00B863E3"/>
    <w:rsid w:val="00B90104"/>
    <w:rsid w:val="00B92306"/>
    <w:rsid w:val="00B92861"/>
    <w:rsid w:val="00B971BF"/>
    <w:rsid w:val="00B97E81"/>
    <w:rsid w:val="00BA2D8A"/>
    <w:rsid w:val="00BA50A4"/>
    <w:rsid w:val="00BA7A69"/>
    <w:rsid w:val="00BB15E2"/>
    <w:rsid w:val="00BB43F8"/>
    <w:rsid w:val="00BC6E08"/>
    <w:rsid w:val="00BD1DA0"/>
    <w:rsid w:val="00BD28DF"/>
    <w:rsid w:val="00BD4FE3"/>
    <w:rsid w:val="00BD6876"/>
    <w:rsid w:val="00BE0CBC"/>
    <w:rsid w:val="00BE1365"/>
    <w:rsid w:val="00BE1E5A"/>
    <w:rsid w:val="00BE2864"/>
    <w:rsid w:val="00BE4E16"/>
    <w:rsid w:val="00BF2C17"/>
    <w:rsid w:val="00BF7858"/>
    <w:rsid w:val="00C00565"/>
    <w:rsid w:val="00C02B58"/>
    <w:rsid w:val="00C045D4"/>
    <w:rsid w:val="00C076BF"/>
    <w:rsid w:val="00C12D5B"/>
    <w:rsid w:val="00C212B5"/>
    <w:rsid w:val="00C247C1"/>
    <w:rsid w:val="00C25F81"/>
    <w:rsid w:val="00C27F02"/>
    <w:rsid w:val="00C27F4C"/>
    <w:rsid w:val="00C30B7A"/>
    <w:rsid w:val="00C31D0B"/>
    <w:rsid w:val="00C32C20"/>
    <w:rsid w:val="00C35AFE"/>
    <w:rsid w:val="00C42F63"/>
    <w:rsid w:val="00C44908"/>
    <w:rsid w:val="00C504F4"/>
    <w:rsid w:val="00C50BA5"/>
    <w:rsid w:val="00C512DE"/>
    <w:rsid w:val="00C5179D"/>
    <w:rsid w:val="00C517D2"/>
    <w:rsid w:val="00C57E85"/>
    <w:rsid w:val="00C6011C"/>
    <w:rsid w:val="00C626BE"/>
    <w:rsid w:val="00C65BB4"/>
    <w:rsid w:val="00C72E32"/>
    <w:rsid w:val="00C73DBB"/>
    <w:rsid w:val="00C8071C"/>
    <w:rsid w:val="00C816CB"/>
    <w:rsid w:val="00C82461"/>
    <w:rsid w:val="00C84DCE"/>
    <w:rsid w:val="00C851B2"/>
    <w:rsid w:val="00C91B82"/>
    <w:rsid w:val="00C91E3B"/>
    <w:rsid w:val="00C92D40"/>
    <w:rsid w:val="00CA07CC"/>
    <w:rsid w:val="00CA25B5"/>
    <w:rsid w:val="00CA4527"/>
    <w:rsid w:val="00CA4FCE"/>
    <w:rsid w:val="00CA5F8F"/>
    <w:rsid w:val="00CB601D"/>
    <w:rsid w:val="00CC04B0"/>
    <w:rsid w:val="00CC45EC"/>
    <w:rsid w:val="00CC5A6F"/>
    <w:rsid w:val="00CD07E7"/>
    <w:rsid w:val="00CD2206"/>
    <w:rsid w:val="00CD2ECC"/>
    <w:rsid w:val="00CD3EC7"/>
    <w:rsid w:val="00CD5BDC"/>
    <w:rsid w:val="00CD634E"/>
    <w:rsid w:val="00CE271A"/>
    <w:rsid w:val="00CE6FF5"/>
    <w:rsid w:val="00CF5245"/>
    <w:rsid w:val="00D010F4"/>
    <w:rsid w:val="00D0385B"/>
    <w:rsid w:val="00D04515"/>
    <w:rsid w:val="00D06683"/>
    <w:rsid w:val="00D06737"/>
    <w:rsid w:val="00D07B1A"/>
    <w:rsid w:val="00D1101B"/>
    <w:rsid w:val="00D1167E"/>
    <w:rsid w:val="00D11D7B"/>
    <w:rsid w:val="00D20285"/>
    <w:rsid w:val="00D234E7"/>
    <w:rsid w:val="00D24DF9"/>
    <w:rsid w:val="00D25EB2"/>
    <w:rsid w:val="00D2753E"/>
    <w:rsid w:val="00D30E46"/>
    <w:rsid w:val="00D32247"/>
    <w:rsid w:val="00D32598"/>
    <w:rsid w:val="00D3322D"/>
    <w:rsid w:val="00D3663D"/>
    <w:rsid w:val="00D4218E"/>
    <w:rsid w:val="00D4349F"/>
    <w:rsid w:val="00D44A95"/>
    <w:rsid w:val="00D47EF6"/>
    <w:rsid w:val="00D50AC8"/>
    <w:rsid w:val="00D53407"/>
    <w:rsid w:val="00D60A44"/>
    <w:rsid w:val="00D6153E"/>
    <w:rsid w:val="00D67FE9"/>
    <w:rsid w:val="00D7390F"/>
    <w:rsid w:val="00D74F04"/>
    <w:rsid w:val="00D75F7F"/>
    <w:rsid w:val="00D76FEC"/>
    <w:rsid w:val="00D850DF"/>
    <w:rsid w:val="00D90913"/>
    <w:rsid w:val="00D92BEC"/>
    <w:rsid w:val="00D95E76"/>
    <w:rsid w:val="00D97D82"/>
    <w:rsid w:val="00DA18F2"/>
    <w:rsid w:val="00DB17F9"/>
    <w:rsid w:val="00DB3E0E"/>
    <w:rsid w:val="00DB7112"/>
    <w:rsid w:val="00DC32CB"/>
    <w:rsid w:val="00DC344F"/>
    <w:rsid w:val="00DC5559"/>
    <w:rsid w:val="00DD4968"/>
    <w:rsid w:val="00DD5136"/>
    <w:rsid w:val="00DD6973"/>
    <w:rsid w:val="00DE4BE8"/>
    <w:rsid w:val="00DF2C67"/>
    <w:rsid w:val="00DF3AE2"/>
    <w:rsid w:val="00DF7D21"/>
    <w:rsid w:val="00E03771"/>
    <w:rsid w:val="00E04D29"/>
    <w:rsid w:val="00E059C5"/>
    <w:rsid w:val="00E11D7E"/>
    <w:rsid w:val="00E14334"/>
    <w:rsid w:val="00E211F5"/>
    <w:rsid w:val="00E2303A"/>
    <w:rsid w:val="00E241EA"/>
    <w:rsid w:val="00E27F21"/>
    <w:rsid w:val="00E34052"/>
    <w:rsid w:val="00E343BD"/>
    <w:rsid w:val="00E348D9"/>
    <w:rsid w:val="00E36601"/>
    <w:rsid w:val="00E37E25"/>
    <w:rsid w:val="00E41118"/>
    <w:rsid w:val="00E45B72"/>
    <w:rsid w:val="00E46600"/>
    <w:rsid w:val="00E52068"/>
    <w:rsid w:val="00E60023"/>
    <w:rsid w:val="00E60351"/>
    <w:rsid w:val="00E60FC2"/>
    <w:rsid w:val="00E668CE"/>
    <w:rsid w:val="00E66E9C"/>
    <w:rsid w:val="00E706D6"/>
    <w:rsid w:val="00E71AE7"/>
    <w:rsid w:val="00E752E6"/>
    <w:rsid w:val="00E9200A"/>
    <w:rsid w:val="00E935FD"/>
    <w:rsid w:val="00E956E8"/>
    <w:rsid w:val="00E96B1F"/>
    <w:rsid w:val="00E97CEB"/>
    <w:rsid w:val="00EA2ED5"/>
    <w:rsid w:val="00EA3F0A"/>
    <w:rsid w:val="00EA6088"/>
    <w:rsid w:val="00EB35FE"/>
    <w:rsid w:val="00EB4FC7"/>
    <w:rsid w:val="00EB7D2B"/>
    <w:rsid w:val="00EC00A9"/>
    <w:rsid w:val="00EC1A2C"/>
    <w:rsid w:val="00EC1F03"/>
    <w:rsid w:val="00EC33FE"/>
    <w:rsid w:val="00EC53B5"/>
    <w:rsid w:val="00ED2C10"/>
    <w:rsid w:val="00ED7094"/>
    <w:rsid w:val="00EF17EB"/>
    <w:rsid w:val="00EF1D63"/>
    <w:rsid w:val="00EF3BA1"/>
    <w:rsid w:val="00EF5160"/>
    <w:rsid w:val="00EF612F"/>
    <w:rsid w:val="00F01068"/>
    <w:rsid w:val="00F06E16"/>
    <w:rsid w:val="00F1147A"/>
    <w:rsid w:val="00F11542"/>
    <w:rsid w:val="00F11BC3"/>
    <w:rsid w:val="00F212EB"/>
    <w:rsid w:val="00F235C0"/>
    <w:rsid w:val="00F23D13"/>
    <w:rsid w:val="00F31154"/>
    <w:rsid w:val="00F32DEC"/>
    <w:rsid w:val="00F35AAF"/>
    <w:rsid w:val="00F36449"/>
    <w:rsid w:val="00F42928"/>
    <w:rsid w:val="00F43E24"/>
    <w:rsid w:val="00F45561"/>
    <w:rsid w:val="00F465D3"/>
    <w:rsid w:val="00F51BD6"/>
    <w:rsid w:val="00F51F52"/>
    <w:rsid w:val="00F549D0"/>
    <w:rsid w:val="00F56F06"/>
    <w:rsid w:val="00F56F62"/>
    <w:rsid w:val="00F60E0E"/>
    <w:rsid w:val="00F61DD8"/>
    <w:rsid w:val="00F62D48"/>
    <w:rsid w:val="00F63302"/>
    <w:rsid w:val="00F650E1"/>
    <w:rsid w:val="00F65230"/>
    <w:rsid w:val="00F65631"/>
    <w:rsid w:val="00F67964"/>
    <w:rsid w:val="00F70A70"/>
    <w:rsid w:val="00F710D3"/>
    <w:rsid w:val="00F73815"/>
    <w:rsid w:val="00F74E3C"/>
    <w:rsid w:val="00F75200"/>
    <w:rsid w:val="00F7770D"/>
    <w:rsid w:val="00F822A8"/>
    <w:rsid w:val="00F849AC"/>
    <w:rsid w:val="00F905E7"/>
    <w:rsid w:val="00F91FDD"/>
    <w:rsid w:val="00F93115"/>
    <w:rsid w:val="00F93680"/>
    <w:rsid w:val="00FA4E32"/>
    <w:rsid w:val="00FA5792"/>
    <w:rsid w:val="00FB04BE"/>
    <w:rsid w:val="00FB114F"/>
    <w:rsid w:val="00FB200D"/>
    <w:rsid w:val="00FB3389"/>
    <w:rsid w:val="00FB3571"/>
    <w:rsid w:val="00FB4F1D"/>
    <w:rsid w:val="00FB70AE"/>
    <w:rsid w:val="00FC70F8"/>
    <w:rsid w:val="00FE0E8A"/>
    <w:rsid w:val="00FE2ADA"/>
    <w:rsid w:val="00FE7EEC"/>
    <w:rsid w:val="00FF0E5A"/>
    <w:rsid w:val="361C9DDE"/>
    <w:rsid w:val="46EBC1EC"/>
    <w:rsid w:val="5149A101"/>
    <w:rsid w:val="581E9E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667AD0AA"/>
  <w15:docId w15:val="{AB7CDD5C-7375-4931-84B6-0EC67147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CD2206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CD2206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2ECC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locked/>
    <w:rsid w:val="006130D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130DD"/>
    <w:rPr>
      <w:rFonts w:eastAsia="Calibri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DD4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DD49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68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DD4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68"/>
    <w:rPr>
      <w:rFonts w:eastAsia="Calibri"/>
      <w:b/>
      <w:bCs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E6B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4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alazs.bertenyi@nokia.com" TargetMode="External"/><Relationship Id="rId18" Type="http://schemas.openxmlformats.org/officeDocument/2006/relationships/hyperlink" Target="mailto:xutao.zhou@samsung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holger.butscheidt@bnetza.de" TargetMode="External"/><Relationship Id="rId17" Type="http://schemas.openxmlformats.org/officeDocument/2006/relationships/hyperlink" Target="mailto:ralf.trautmann@bnetza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homas.Weilacher@BNetzA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steve.green@ofcom.org.uk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Jerome.Andre@anfr.f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1" ma:contentTypeDescription="Create a new document." ma:contentTypeScope="" ma:versionID="f1857d5809d4aea06b33eeed26ba1572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f1e646071f6725702253b42ece263d04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C2A3A1-057C-4666-8025-AE7F940FE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40A503-B9AE-48C0-9112-212D31888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172F80-97F3-4664-8F60-B38696A2B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C15D3D-3284-4086-85A2-B4B9B1A4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7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XXX(YY)XX - Source - Content</vt:lpstr>
      <vt:lpstr>XXX(YY)XX - Source - Content</vt:lpstr>
    </vt:vector>
  </TitlesOfParts>
  <Manager>ECC</Manager>
  <Company>ECO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creator>ECC</dc:creator>
  <dc:description>This template is used as guidance to draft generic contributions to ECC groups</dc:description>
  <cp:lastModifiedBy>MCC</cp:lastModifiedBy>
  <cp:revision>6</cp:revision>
  <cp:lastPrinted>2016-10-04T08:55:00Z</cp:lastPrinted>
  <dcterms:created xsi:type="dcterms:W3CDTF">2019-10-02T07:21:00Z</dcterms:created>
  <dcterms:modified xsi:type="dcterms:W3CDTF">2019-10-14T03:20:00Z</dcterms:modified>
  <cp:category>protected templates</cp:category>
  <cp:contentStatus>Template ECC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Keith.Pollitt@ofcom.org.uk</vt:lpwstr>
  </property>
  <property fmtid="{D5CDD505-2E9C-101B-9397-08002B2CF9AE}" pid="5" name="MSIP_Label_5a50d26f-5c2c-4137-8396-1b24eb24286c_SetDate">
    <vt:lpwstr>2019-07-01T14:37:58.9475567Z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Extended_MSFT_Method">
    <vt:lpwstr>Manual</vt:lpwstr>
  </property>
  <property fmtid="{D5CDD505-2E9C-101B-9397-08002B2CF9AE}" pid="9" name="Sensitivity">
    <vt:lpwstr>Protected</vt:lpwstr>
  </property>
  <property fmtid="{D5CDD505-2E9C-101B-9397-08002B2CF9AE}" pid="10" name="_2015_ms_pID_725343">
    <vt:lpwstr>(2)y+xn06taulghsWesF/ky6dG0sg3CYPstncliyzlmBta5if83C+jAioh+BasR3vL1i5hhJ9ES
1/Hi29XVgZxeGT037fe70i6kQgv5J3CgGse3Q3I/zeZsgrS8A+qS2mQDi5Rswz/ZOO9QTv+I
DTRwKHkpms9h5hvq0S0oEvkk10VCG1Q+SG4fvc1ht1CocTq492Yu9hjPYhVYAmlzqbpOaCOr
o3dur/4wPmOX6wR54p</vt:lpwstr>
  </property>
  <property fmtid="{D5CDD505-2E9C-101B-9397-08002B2CF9AE}" pid="11" name="_2015_ms_pID_7253431">
    <vt:lpwstr>ILwYC7W8nU+/AU3uIxpXR5TXt3/1DaPSWTqK4/7x0qg+nK4DEvXSSx
wC1BGPL0TrpZNPEHG2fTRBKY5/aIG8bIBJIbeclruPnf6t2TKU9F8VMkrJm6Ms0dfqXCyN+8
RF2LTOFK3VHMvW+d1xt3/xN9Z5enlTZHKHai7Y9SXK5cmRrprdLqsE37IdnHFZWI97g=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1562668977</vt:lpwstr>
  </property>
  <property fmtid="{D5CDD505-2E9C-101B-9397-08002B2CF9AE}" pid="16" name="ContentTypeId">
    <vt:lpwstr>0x01010062D573436D761B4095AC662A111489A0</vt:lpwstr>
  </property>
</Properties>
</file>